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814C9" w14:textId="77777777" w:rsidR="00BE1DD7" w:rsidRDefault="00BE1DD7" w:rsidP="00F424CC">
      <w:pPr>
        <w:pStyle w:val="Heading1"/>
        <w:jc w:val="center"/>
      </w:pPr>
      <w:r w:rsidRPr="00D34A9C">
        <w:t>Framework</w:t>
      </w:r>
      <w:r w:rsidR="00DF06C4">
        <w:t xml:space="preserve"> agreement for the provision of works</w:t>
      </w:r>
    </w:p>
    <w:p w14:paraId="3BF236B7" w14:textId="77777777" w:rsidR="008B1828" w:rsidRDefault="008B1828" w:rsidP="008B1828"/>
    <w:p w14:paraId="5629E033" w14:textId="2FE337D6" w:rsidR="008B1828" w:rsidRDefault="00D24703" w:rsidP="008B1828">
      <w:pPr>
        <w:jc w:val="center"/>
        <w:rPr>
          <w:rFonts w:ascii="Arial" w:hAnsi="Arial" w:cs="Arial"/>
          <w:b/>
          <w:color w:val="FF0000"/>
          <w:sz w:val="28"/>
          <w:szCs w:val="28"/>
          <w:u w:val="single"/>
        </w:rPr>
      </w:pPr>
      <w:r>
        <w:rPr>
          <w:rFonts w:ascii="Arial" w:hAnsi="Arial" w:cs="Arial"/>
          <w:b/>
          <w:color w:val="FF0000"/>
          <w:sz w:val="28"/>
          <w:szCs w:val="28"/>
          <w:u w:val="single"/>
        </w:rPr>
        <w:t>Heating Servicing and Maintenance Framework VOG/R</w:t>
      </w:r>
      <w:r w:rsidR="00FC77AD">
        <w:rPr>
          <w:rFonts w:ascii="Arial" w:hAnsi="Arial" w:cs="Arial"/>
          <w:b/>
          <w:color w:val="FF0000"/>
          <w:sz w:val="28"/>
          <w:szCs w:val="28"/>
          <w:u w:val="single"/>
        </w:rPr>
        <w:t>B/18/7/25</w:t>
      </w:r>
    </w:p>
    <w:p w14:paraId="1F8AD693" w14:textId="77777777" w:rsidR="008051BF" w:rsidRDefault="008051BF" w:rsidP="008B1828">
      <w:pPr>
        <w:jc w:val="center"/>
        <w:rPr>
          <w:rFonts w:ascii="Arial" w:hAnsi="Arial" w:cs="Arial"/>
          <w:b/>
          <w:color w:val="FF0000"/>
          <w:sz w:val="28"/>
          <w:szCs w:val="28"/>
          <w:u w:val="single"/>
        </w:rPr>
      </w:pPr>
    </w:p>
    <w:p w14:paraId="2C569B46" w14:textId="77777777" w:rsidR="008051BF" w:rsidRPr="008051BF" w:rsidRDefault="008051BF" w:rsidP="008051BF">
      <w:pPr>
        <w:rPr>
          <w:rFonts w:ascii="Arial" w:hAnsi="Arial" w:cs="Arial"/>
          <w:color w:val="FF0000"/>
          <w:sz w:val="24"/>
          <w:szCs w:val="24"/>
        </w:rPr>
      </w:pPr>
      <w:r w:rsidRPr="008051BF">
        <w:rPr>
          <w:rFonts w:ascii="Arial" w:hAnsi="Arial" w:cs="Arial"/>
          <w:b/>
          <w:color w:val="FF0000"/>
          <w:sz w:val="24"/>
          <w:szCs w:val="24"/>
        </w:rPr>
        <w:t xml:space="preserve">DATE </w:t>
      </w:r>
    </w:p>
    <w:p w14:paraId="118F860D" w14:textId="77777777" w:rsidR="008B1828" w:rsidRPr="008D7701" w:rsidRDefault="008B1828" w:rsidP="008B1828">
      <w:pPr>
        <w:rPr>
          <w:b/>
          <w:color w:val="FF0000"/>
          <w:sz w:val="28"/>
          <w:szCs w:val="28"/>
        </w:rPr>
      </w:pPr>
    </w:p>
    <w:p w14:paraId="4A166E59" w14:textId="77777777" w:rsidR="008B1828" w:rsidRDefault="008B1828" w:rsidP="008B1828"/>
    <w:p w14:paraId="59942D10" w14:textId="77777777" w:rsidR="008B1828" w:rsidRDefault="008B1828" w:rsidP="008B1828">
      <w:pPr>
        <w:rPr>
          <w:rFonts w:ascii="Arial" w:hAnsi="Arial" w:cs="Arial"/>
          <w:sz w:val="24"/>
          <w:szCs w:val="24"/>
        </w:rPr>
      </w:pPr>
      <w:r w:rsidRPr="00BE1DD7">
        <w:rPr>
          <w:rFonts w:ascii="Arial" w:hAnsi="Arial" w:cs="Arial"/>
          <w:sz w:val="24"/>
          <w:szCs w:val="24"/>
        </w:rPr>
        <w:t xml:space="preserve">The </w:t>
      </w:r>
      <w:r w:rsidRPr="00D121F0">
        <w:rPr>
          <w:rFonts w:ascii="Arial" w:hAnsi="Arial" w:cs="Arial"/>
          <w:b/>
          <w:color w:val="FF0000"/>
          <w:sz w:val="24"/>
          <w:szCs w:val="24"/>
        </w:rPr>
        <w:t>Vale of Glamorgan Council of Civic Offices Holton Road Barry CF63 4RU</w:t>
      </w:r>
      <w:r w:rsidRPr="00BE1DD7">
        <w:rPr>
          <w:rFonts w:ascii="Arial" w:hAnsi="Arial" w:cs="Arial"/>
          <w:sz w:val="24"/>
          <w:szCs w:val="24"/>
        </w:rPr>
        <w:t xml:space="preserve"> (“the Council”</w:t>
      </w:r>
      <w:proofErr w:type="gramStart"/>
      <w:r w:rsidRPr="00BE1DD7">
        <w:rPr>
          <w:rFonts w:ascii="Arial" w:hAnsi="Arial" w:cs="Arial"/>
          <w:sz w:val="24"/>
          <w:szCs w:val="24"/>
        </w:rPr>
        <w:t>);</w:t>
      </w:r>
      <w:proofErr w:type="gramEnd"/>
      <w:r w:rsidRPr="00BE1DD7">
        <w:rPr>
          <w:rFonts w:ascii="Arial" w:hAnsi="Arial" w:cs="Arial"/>
          <w:sz w:val="24"/>
          <w:szCs w:val="24"/>
        </w:rPr>
        <w:t xml:space="preserve"> </w:t>
      </w:r>
    </w:p>
    <w:p w14:paraId="2491ABC3" w14:textId="77777777" w:rsidR="008B1828" w:rsidRDefault="008B1828" w:rsidP="008B1828">
      <w:pPr>
        <w:rPr>
          <w:rFonts w:ascii="Arial" w:hAnsi="Arial" w:cs="Arial"/>
          <w:sz w:val="24"/>
          <w:szCs w:val="24"/>
        </w:rPr>
      </w:pPr>
    </w:p>
    <w:p w14:paraId="03770F5E" w14:textId="77777777" w:rsidR="00B51275" w:rsidRDefault="008B1828" w:rsidP="008B1828">
      <w:pPr>
        <w:rPr>
          <w:rFonts w:ascii="Arial" w:hAnsi="Arial" w:cs="Arial"/>
          <w:sz w:val="24"/>
          <w:szCs w:val="24"/>
        </w:rPr>
      </w:pPr>
      <w:r w:rsidRPr="00BE1DD7">
        <w:rPr>
          <w:rFonts w:ascii="Arial" w:hAnsi="Arial" w:cs="Arial"/>
          <w:sz w:val="24"/>
          <w:szCs w:val="24"/>
        </w:rPr>
        <w:t>And</w:t>
      </w:r>
    </w:p>
    <w:p w14:paraId="09952D1E" w14:textId="77777777" w:rsidR="00080AF6" w:rsidRPr="0021378E" w:rsidRDefault="00080AF6" w:rsidP="008B1828">
      <w:pPr>
        <w:rPr>
          <w:rFonts w:ascii="Arial" w:hAnsi="Arial" w:cs="Arial"/>
          <w:b/>
          <w:color w:val="FF0000"/>
          <w:sz w:val="24"/>
          <w:szCs w:val="24"/>
        </w:rPr>
      </w:pPr>
    </w:p>
    <w:p w14:paraId="3AF09291" w14:textId="6FA7897C" w:rsidR="008B1828" w:rsidRPr="00BE1DD7" w:rsidRDefault="00FC77AD" w:rsidP="008B1828">
      <w:pPr>
        <w:rPr>
          <w:rFonts w:ascii="Arial" w:hAnsi="Arial" w:cs="Arial"/>
          <w:sz w:val="24"/>
          <w:szCs w:val="24"/>
        </w:rPr>
      </w:pPr>
      <w:proofErr w:type="spellStart"/>
      <w:proofErr w:type="gramStart"/>
      <w:r>
        <w:rPr>
          <w:rFonts w:ascii="Arial" w:hAnsi="Arial" w:cs="Arial"/>
          <w:b/>
          <w:color w:val="FF0000"/>
          <w:sz w:val="24"/>
          <w:szCs w:val="24"/>
        </w:rPr>
        <w:t>xxxxxxxxx</w:t>
      </w:r>
      <w:proofErr w:type="spellEnd"/>
      <w:r w:rsidR="00D24703">
        <w:rPr>
          <w:rFonts w:ascii="Arial" w:hAnsi="Arial" w:cs="Arial"/>
          <w:b/>
          <w:color w:val="FF0000"/>
          <w:sz w:val="24"/>
          <w:szCs w:val="24"/>
        </w:rPr>
        <w:t xml:space="preserve"> </w:t>
      </w:r>
      <w:r w:rsidR="00760C1E" w:rsidRPr="00B51275">
        <w:rPr>
          <w:rFonts w:ascii="Arial" w:hAnsi="Arial" w:cs="Arial"/>
          <w:b/>
          <w:color w:val="FF0000"/>
          <w:sz w:val="24"/>
          <w:szCs w:val="24"/>
        </w:rPr>
        <w:t xml:space="preserve"> </w:t>
      </w:r>
      <w:r w:rsidR="00760C1E" w:rsidRPr="00F13C08">
        <w:rPr>
          <w:rFonts w:ascii="Arial" w:hAnsi="Arial" w:cs="Arial"/>
          <w:color w:val="000000" w:themeColor="text1"/>
          <w:sz w:val="24"/>
          <w:szCs w:val="24"/>
        </w:rPr>
        <w:t>whose</w:t>
      </w:r>
      <w:proofErr w:type="gramEnd"/>
      <w:r w:rsidR="008B1828" w:rsidRPr="00F13C08">
        <w:rPr>
          <w:rFonts w:ascii="Arial" w:hAnsi="Arial" w:cs="Arial"/>
          <w:color w:val="000000" w:themeColor="text1"/>
          <w:sz w:val="24"/>
          <w:szCs w:val="24"/>
        </w:rPr>
        <w:t xml:space="preserve"> </w:t>
      </w:r>
      <w:r w:rsidR="008B1828" w:rsidRPr="00986A6C">
        <w:rPr>
          <w:rFonts w:ascii="Arial" w:hAnsi="Arial" w:cs="Arial"/>
          <w:color w:val="000000"/>
          <w:sz w:val="24"/>
          <w:szCs w:val="24"/>
        </w:rPr>
        <w:t xml:space="preserve">registered office is </w:t>
      </w:r>
      <w:r w:rsidR="00080AF6" w:rsidRPr="00986A6C">
        <w:rPr>
          <w:rFonts w:ascii="Arial" w:hAnsi="Arial" w:cs="Arial"/>
          <w:color w:val="000000"/>
          <w:sz w:val="24"/>
          <w:szCs w:val="24"/>
        </w:rPr>
        <w:t>at</w:t>
      </w:r>
      <w:r w:rsidR="00080AF6" w:rsidRPr="00D121F0">
        <w:rPr>
          <w:rFonts w:ascii="Arial" w:hAnsi="Arial" w:cs="Arial"/>
          <w:b/>
          <w:color w:val="FF0000"/>
          <w:sz w:val="24"/>
          <w:szCs w:val="24"/>
        </w:rPr>
        <w:t xml:space="preserve"> </w:t>
      </w:r>
      <w:proofErr w:type="spellStart"/>
      <w:r>
        <w:rPr>
          <w:rFonts w:ascii="Arial" w:hAnsi="Arial" w:cs="Arial"/>
          <w:b/>
          <w:color w:val="FF0000"/>
          <w:sz w:val="24"/>
          <w:szCs w:val="24"/>
          <w:shd w:val="clear" w:color="auto" w:fill="FFFFFF"/>
        </w:rPr>
        <w:t>xxxxxxxx</w:t>
      </w:r>
      <w:proofErr w:type="spellEnd"/>
      <w:r w:rsidR="00496F64" w:rsidRPr="00D24703">
        <w:rPr>
          <w:rFonts w:ascii="Arial" w:hAnsi="Arial" w:cs="Arial"/>
          <w:b/>
          <w:color w:val="FF0000"/>
          <w:sz w:val="24"/>
          <w:szCs w:val="24"/>
        </w:rPr>
        <w:t xml:space="preserve"> </w:t>
      </w:r>
      <w:r w:rsidR="008B1828" w:rsidRPr="00BE1DD7">
        <w:rPr>
          <w:rFonts w:ascii="Arial" w:hAnsi="Arial" w:cs="Arial"/>
          <w:sz w:val="24"/>
          <w:szCs w:val="24"/>
        </w:rPr>
        <w:t xml:space="preserve">(“the </w:t>
      </w:r>
      <w:r w:rsidR="008B1828">
        <w:rPr>
          <w:rFonts w:ascii="Arial" w:hAnsi="Arial" w:cs="Arial"/>
          <w:sz w:val="24"/>
          <w:szCs w:val="24"/>
        </w:rPr>
        <w:t>Supplier</w:t>
      </w:r>
      <w:r w:rsidR="008B1828" w:rsidRPr="00BE1DD7">
        <w:rPr>
          <w:rFonts w:ascii="Arial" w:hAnsi="Arial" w:cs="Arial"/>
          <w:sz w:val="24"/>
          <w:szCs w:val="24"/>
        </w:rPr>
        <w:t>”)</w:t>
      </w:r>
    </w:p>
    <w:p w14:paraId="3A33A722" w14:textId="77777777" w:rsidR="008B1828" w:rsidRDefault="008B1828" w:rsidP="008B1828"/>
    <w:p w14:paraId="6A9F90C0" w14:textId="77777777" w:rsidR="00696176" w:rsidRDefault="00696176" w:rsidP="0014181E">
      <w:pPr>
        <w:pStyle w:val="BodyText"/>
      </w:pPr>
      <w:r>
        <w:t>BACKGROUND</w:t>
      </w:r>
    </w:p>
    <w:p w14:paraId="068107F2" w14:textId="77777777" w:rsidR="00696176" w:rsidRDefault="00696176" w:rsidP="0014181E">
      <w:pPr>
        <w:pStyle w:val="BodyText"/>
      </w:pPr>
    </w:p>
    <w:p w14:paraId="1F1A7B80" w14:textId="77777777" w:rsidR="00696176" w:rsidRDefault="00BE1DD7" w:rsidP="004A28BD">
      <w:pPr>
        <w:pStyle w:val="BodyText"/>
        <w:numPr>
          <w:ilvl w:val="0"/>
          <w:numId w:val="7"/>
        </w:numPr>
        <w:ind w:left="709" w:hanging="709"/>
      </w:pPr>
      <w:r w:rsidRPr="00D34A9C">
        <w:t xml:space="preserve">This Agreement is a framework agreement </w:t>
      </w:r>
      <w:r w:rsidR="00696176">
        <w:t xml:space="preserve">governing and </w:t>
      </w:r>
      <w:r w:rsidRPr="00D34A9C">
        <w:t xml:space="preserve">setting </w:t>
      </w:r>
      <w:r w:rsidR="00840B28">
        <w:t xml:space="preserve">out </w:t>
      </w:r>
      <w:r w:rsidR="00696176">
        <w:t xml:space="preserve">the procedure </w:t>
      </w:r>
      <w:r w:rsidR="00840B28">
        <w:t xml:space="preserve">and </w:t>
      </w:r>
      <w:r w:rsidRPr="00D34A9C">
        <w:t xml:space="preserve">terms </w:t>
      </w:r>
      <w:r w:rsidR="00696176">
        <w:t>and conditions up</w:t>
      </w:r>
      <w:r w:rsidRPr="00D34A9C">
        <w:t xml:space="preserve">on which the Council will </w:t>
      </w:r>
      <w:proofErr w:type="gramStart"/>
      <w:r w:rsidRPr="00D34A9C">
        <w:t>purchase</w:t>
      </w:r>
      <w:proofErr w:type="gramEnd"/>
      <w:r w:rsidRPr="00D34A9C">
        <w:t xml:space="preserve"> and the</w:t>
      </w:r>
      <w:r w:rsidR="0014181E">
        <w:t xml:space="preserve"> Supplier</w:t>
      </w:r>
      <w:r w:rsidRPr="00D34A9C">
        <w:t xml:space="preserve"> will provide </w:t>
      </w:r>
      <w:r w:rsidR="006F3EEA">
        <w:t xml:space="preserve">the </w:t>
      </w:r>
      <w:r w:rsidR="00696176">
        <w:t>Works and Services</w:t>
      </w:r>
      <w:r w:rsidRPr="00D34A9C">
        <w:t xml:space="preserve"> as agreed from time to time by the parties.</w:t>
      </w:r>
    </w:p>
    <w:p w14:paraId="560093E6" w14:textId="77777777" w:rsidR="00EF2206" w:rsidRDefault="00EF2206" w:rsidP="00B02CE1">
      <w:pPr>
        <w:pStyle w:val="BodyText"/>
        <w:ind w:left="709"/>
      </w:pPr>
    </w:p>
    <w:p w14:paraId="6F36B372" w14:textId="77777777" w:rsidR="00696176" w:rsidRDefault="00696176" w:rsidP="004A28BD">
      <w:pPr>
        <w:pStyle w:val="BodyText"/>
        <w:numPr>
          <w:ilvl w:val="0"/>
          <w:numId w:val="7"/>
        </w:numPr>
        <w:ind w:left="709" w:hanging="709"/>
      </w:pPr>
      <w:r>
        <w:t xml:space="preserve">The Council has appointed the Supplier to supply the Works and </w:t>
      </w:r>
      <w:proofErr w:type="gramStart"/>
      <w:r>
        <w:t>Services</w:t>
      </w:r>
      <w:proofErr w:type="gramEnd"/>
      <w:r w:rsidR="0083618D">
        <w:t xml:space="preserve"> and the Supplier</w:t>
      </w:r>
      <w:r w:rsidR="0017200A">
        <w:t xml:space="preserve"> will be eligible to receive Works Instructions/Purchase Orders</w:t>
      </w:r>
      <w:r w:rsidR="0083618D">
        <w:t xml:space="preserve"> for such Works and Services during the Term</w:t>
      </w:r>
      <w:r w:rsidR="0017200A">
        <w:t xml:space="preserve"> of this Agreement</w:t>
      </w:r>
    </w:p>
    <w:p w14:paraId="208F14E7" w14:textId="77777777" w:rsidR="00BE1DD7" w:rsidRDefault="00BE1DD7" w:rsidP="00BE1DD7">
      <w:pPr>
        <w:pStyle w:val="BodyText"/>
      </w:pPr>
    </w:p>
    <w:p w14:paraId="2C219864" w14:textId="77777777" w:rsidR="00BE1DD7" w:rsidRPr="00D34A9C" w:rsidRDefault="00BE1DD7" w:rsidP="00BE1DD7">
      <w:pPr>
        <w:pStyle w:val="BodyText"/>
      </w:pPr>
      <w:r w:rsidRPr="00D34A9C">
        <w:t>IT IS AGREED as follows:</w:t>
      </w:r>
    </w:p>
    <w:p w14:paraId="1FE01031" w14:textId="77777777" w:rsidR="00BE1DD7" w:rsidRPr="00D34A9C" w:rsidRDefault="00BE1DD7" w:rsidP="00BE1DD7">
      <w:pPr>
        <w:rPr>
          <w:rFonts w:ascii="Arial" w:hAnsi="Arial" w:cs="Arial"/>
          <w:sz w:val="24"/>
          <w:szCs w:val="24"/>
        </w:rPr>
      </w:pPr>
    </w:p>
    <w:p w14:paraId="71D9F5CC" w14:textId="77777777" w:rsidR="00BE1DD7" w:rsidRPr="004D3CCE" w:rsidRDefault="00BE1DD7" w:rsidP="00BE1DD7">
      <w:pPr>
        <w:pStyle w:val="Terms"/>
        <w:rPr>
          <w:b/>
        </w:rPr>
      </w:pPr>
      <w:r w:rsidRPr="004D3CCE">
        <w:rPr>
          <w:b/>
        </w:rPr>
        <w:t>Definitions</w:t>
      </w:r>
    </w:p>
    <w:p w14:paraId="51B796AF" w14:textId="77777777" w:rsidR="00BE1DD7" w:rsidRPr="00D34A9C" w:rsidRDefault="00BE1DD7" w:rsidP="00CF6DCE">
      <w:pPr>
        <w:pStyle w:val="BodyTextIndent"/>
      </w:pPr>
      <w:r w:rsidRPr="00D34A9C">
        <w:t>In this Agreement, unless the context otherwise requires, the following terms shall have the following meanings:</w:t>
      </w:r>
    </w:p>
    <w:p w14:paraId="0B1C8FEB" w14:textId="77777777" w:rsidR="00BE1DD7" w:rsidRDefault="00BE1DD7" w:rsidP="00382412">
      <w:pPr>
        <w:rPr>
          <w:rFonts w:ascii="Arial" w:hAnsi="Arial" w:cs="Arial"/>
          <w:sz w:val="24"/>
          <w:szCs w:val="24"/>
        </w:rPr>
      </w:pPr>
    </w:p>
    <w:tbl>
      <w:tblPr>
        <w:tblW w:w="9558" w:type="dxa"/>
        <w:tblLayout w:type="fixed"/>
        <w:tblCellMar>
          <w:left w:w="60" w:type="dxa"/>
          <w:right w:w="60" w:type="dxa"/>
        </w:tblCellMar>
        <w:tblLook w:val="0000" w:firstRow="0" w:lastRow="0" w:firstColumn="0" w:lastColumn="0" w:noHBand="0" w:noVBand="0"/>
      </w:tblPr>
      <w:tblGrid>
        <w:gridCol w:w="2760"/>
        <w:gridCol w:w="6798"/>
      </w:tblGrid>
      <w:tr w:rsidR="00BE1DD7" w:rsidRPr="00D34A9C" w14:paraId="7ED7D8DA" w14:textId="77777777" w:rsidTr="00086C99">
        <w:tc>
          <w:tcPr>
            <w:tcW w:w="2760" w:type="dxa"/>
            <w:tcBorders>
              <w:top w:val="nil"/>
              <w:left w:val="nil"/>
              <w:bottom w:val="nil"/>
              <w:right w:val="nil"/>
            </w:tcBorders>
          </w:tcPr>
          <w:p w14:paraId="1ED33349" w14:textId="77777777" w:rsidR="00BE1DD7" w:rsidRPr="00512957" w:rsidRDefault="00BE1DD7" w:rsidP="00A17BD1">
            <w:pPr>
              <w:rPr>
                <w:rFonts w:ascii="Arial" w:hAnsi="Arial" w:cs="Arial"/>
                <w:sz w:val="24"/>
                <w:szCs w:val="24"/>
              </w:rPr>
            </w:pPr>
            <w:r w:rsidRPr="00B6778B">
              <w:rPr>
                <w:rFonts w:ascii="Arial" w:hAnsi="Arial" w:cs="Arial"/>
                <w:sz w:val="24"/>
                <w:szCs w:val="24"/>
              </w:rPr>
              <w:t>“Agreement”</w:t>
            </w:r>
          </w:p>
          <w:p w14:paraId="0314851E" w14:textId="77777777" w:rsidR="0046148C" w:rsidRPr="00B6778B" w:rsidRDefault="0046148C" w:rsidP="00A17BD1">
            <w:pPr>
              <w:rPr>
                <w:rFonts w:ascii="Arial" w:hAnsi="Arial" w:cs="Arial"/>
                <w:sz w:val="24"/>
                <w:szCs w:val="24"/>
              </w:rPr>
            </w:pPr>
          </w:p>
          <w:p w14:paraId="6C10D563" w14:textId="77777777" w:rsidR="0046148C" w:rsidRPr="00B6778B" w:rsidRDefault="0046148C" w:rsidP="00A17BD1">
            <w:pPr>
              <w:rPr>
                <w:rFonts w:ascii="Arial" w:hAnsi="Arial" w:cs="Arial"/>
                <w:sz w:val="24"/>
                <w:szCs w:val="24"/>
              </w:rPr>
            </w:pPr>
          </w:p>
          <w:p w14:paraId="45F7B71A" w14:textId="77777777" w:rsidR="0046148C" w:rsidRPr="00B6778B" w:rsidRDefault="0046148C" w:rsidP="00A17BD1">
            <w:pPr>
              <w:rPr>
                <w:rFonts w:ascii="Arial" w:hAnsi="Arial" w:cs="Arial"/>
                <w:sz w:val="24"/>
                <w:szCs w:val="24"/>
              </w:rPr>
            </w:pPr>
          </w:p>
          <w:p w14:paraId="21214921" w14:textId="77777777" w:rsidR="0046148C" w:rsidRPr="00B6778B" w:rsidRDefault="0046148C" w:rsidP="00A17BD1">
            <w:pPr>
              <w:rPr>
                <w:rFonts w:ascii="Arial" w:hAnsi="Arial" w:cs="Arial"/>
                <w:sz w:val="24"/>
                <w:szCs w:val="24"/>
              </w:rPr>
            </w:pPr>
          </w:p>
          <w:p w14:paraId="5676ADCF" w14:textId="77777777" w:rsidR="0046148C" w:rsidRPr="00B6778B" w:rsidRDefault="0046148C" w:rsidP="00A17BD1">
            <w:pPr>
              <w:rPr>
                <w:rFonts w:ascii="Arial" w:hAnsi="Arial" w:cs="Arial"/>
                <w:sz w:val="24"/>
                <w:szCs w:val="24"/>
              </w:rPr>
            </w:pPr>
          </w:p>
          <w:p w14:paraId="48513293" w14:textId="77777777" w:rsidR="0046148C" w:rsidRPr="00B6778B" w:rsidRDefault="0046148C" w:rsidP="00A17BD1">
            <w:pPr>
              <w:rPr>
                <w:rFonts w:ascii="Arial" w:hAnsi="Arial" w:cs="Arial"/>
                <w:sz w:val="24"/>
                <w:szCs w:val="24"/>
              </w:rPr>
            </w:pPr>
          </w:p>
          <w:p w14:paraId="6DD9D284" w14:textId="77777777" w:rsidR="0046148C" w:rsidRPr="00B6778B" w:rsidRDefault="0046148C" w:rsidP="00A17BD1">
            <w:pPr>
              <w:rPr>
                <w:rFonts w:ascii="Arial" w:hAnsi="Arial" w:cs="Arial"/>
                <w:sz w:val="24"/>
                <w:szCs w:val="24"/>
              </w:rPr>
            </w:pPr>
          </w:p>
          <w:p w14:paraId="35801172" w14:textId="77777777" w:rsidR="0046148C" w:rsidRPr="00B6778B" w:rsidRDefault="0046148C" w:rsidP="00A17BD1">
            <w:pPr>
              <w:rPr>
                <w:rFonts w:ascii="Arial" w:hAnsi="Arial" w:cs="Arial"/>
                <w:sz w:val="24"/>
                <w:szCs w:val="24"/>
              </w:rPr>
            </w:pPr>
          </w:p>
          <w:p w14:paraId="3F0A916F" w14:textId="77777777" w:rsidR="0046148C" w:rsidRPr="00B6778B" w:rsidRDefault="0046148C" w:rsidP="00A17BD1">
            <w:pPr>
              <w:rPr>
                <w:rFonts w:ascii="Arial" w:hAnsi="Arial" w:cs="Arial"/>
                <w:sz w:val="24"/>
                <w:szCs w:val="24"/>
              </w:rPr>
            </w:pPr>
          </w:p>
          <w:p w14:paraId="6FE4B6E5" w14:textId="414BC928" w:rsidR="0046148C" w:rsidRDefault="0046148C" w:rsidP="0046148C">
            <w:pPr>
              <w:spacing w:before="100" w:beforeAutospacing="1" w:after="100" w:afterAutospacing="1"/>
              <w:rPr>
                <w:rFonts w:ascii="Arial" w:hAnsi="Arial" w:cs="Arial"/>
                <w:sz w:val="24"/>
                <w:szCs w:val="24"/>
                <w:lang w:eastAsia="en-GB"/>
              </w:rPr>
            </w:pPr>
            <w:r w:rsidRPr="00363813">
              <w:rPr>
                <w:rFonts w:ascii="Arial" w:hAnsi="Arial" w:cs="Arial"/>
                <w:sz w:val="24"/>
                <w:szCs w:val="24"/>
                <w:lang w:eastAsia="en-GB"/>
              </w:rPr>
              <w:t xml:space="preserve">“Call-Off Contract” </w:t>
            </w:r>
          </w:p>
          <w:p w14:paraId="7F1E0DBC" w14:textId="77777777" w:rsidR="00FB6274" w:rsidRDefault="00FB6274" w:rsidP="0046148C">
            <w:pPr>
              <w:spacing w:before="100" w:beforeAutospacing="1" w:after="100" w:afterAutospacing="1"/>
              <w:rPr>
                <w:rFonts w:ascii="Arial" w:hAnsi="Arial" w:cs="Arial"/>
                <w:sz w:val="24"/>
                <w:szCs w:val="24"/>
                <w:lang w:eastAsia="en-GB"/>
              </w:rPr>
            </w:pPr>
          </w:p>
          <w:p w14:paraId="4E93DC80" w14:textId="77777777" w:rsidR="00FB6274" w:rsidRDefault="00FB6274" w:rsidP="0046148C">
            <w:pPr>
              <w:spacing w:before="100" w:beforeAutospacing="1" w:after="100" w:afterAutospacing="1"/>
              <w:rPr>
                <w:rFonts w:ascii="Arial" w:hAnsi="Arial" w:cs="Arial"/>
                <w:sz w:val="24"/>
                <w:szCs w:val="24"/>
                <w:lang w:eastAsia="en-GB"/>
              </w:rPr>
            </w:pPr>
          </w:p>
          <w:p w14:paraId="2426060F" w14:textId="77777777" w:rsidR="00FB6274" w:rsidRDefault="00FB6274" w:rsidP="0046148C">
            <w:pPr>
              <w:spacing w:before="100" w:beforeAutospacing="1" w:after="100" w:afterAutospacing="1"/>
              <w:rPr>
                <w:rFonts w:ascii="Arial" w:hAnsi="Arial" w:cs="Arial"/>
                <w:sz w:val="24"/>
                <w:szCs w:val="24"/>
                <w:lang w:eastAsia="en-GB"/>
              </w:rPr>
            </w:pPr>
          </w:p>
          <w:p w14:paraId="524B065C" w14:textId="77777777" w:rsidR="00EF7412" w:rsidRDefault="00EF7412" w:rsidP="00EF7412">
            <w:pPr>
              <w:rPr>
                <w:lang w:eastAsia="en-GB"/>
              </w:rPr>
            </w:pPr>
          </w:p>
          <w:p w14:paraId="016462A3" w14:textId="77777777" w:rsidR="00EF7412" w:rsidRDefault="00EF7412" w:rsidP="00EF7412">
            <w:pPr>
              <w:rPr>
                <w:lang w:eastAsia="en-GB"/>
              </w:rPr>
            </w:pPr>
          </w:p>
          <w:p w14:paraId="304A60EA" w14:textId="1380D200" w:rsidR="00FB6274" w:rsidRPr="00363813" w:rsidRDefault="006705FB" w:rsidP="00363813">
            <w:pPr>
              <w:rPr>
                <w:rFonts w:ascii="Arial" w:hAnsi="Arial" w:cs="Arial"/>
                <w:sz w:val="24"/>
                <w:szCs w:val="24"/>
              </w:rPr>
            </w:pPr>
            <w:r>
              <w:rPr>
                <w:rFonts w:ascii="Arial" w:hAnsi="Arial" w:cs="Arial"/>
                <w:sz w:val="24"/>
                <w:szCs w:val="24"/>
              </w:rPr>
              <w:t>“</w:t>
            </w:r>
            <w:r w:rsidR="00FB6274" w:rsidRPr="00363813">
              <w:rPr>
                <w:rFonts w:ascii="Arial" w:hAnsi="Arial" w:cs="Arial"/>
                <w:sz w:val="24"/>
                <w:szCs w:val="24"/>
              </w:rPr>
              <w:t>Data Protection Legislation</w:t>
            </w:r>
            <w:r>
              <w:rPr>
                <w:rFonts w:ascii="Arial" w:hAnsi="Arial" w:cs="Arial"/>
                <w:sz w:val="24"/>
                <w:szCs w:val="24"/>
              </w:rPr>
              <w:t>”</w:t>
            </w:r>
          </w:p>
          <w:p w14:paraId="61C9E3C4" w14:textId="77777777" w:rsidR="0046148C" w:rsidRPr="00B6778B" w:rsidRDefault="0046148C" w:rsidP="00A17BD1">
            <w:pPr>
              <w:rPr>
                <w:rFonts w:ascii="Arial" w:hAnsi="Arial" w:cs="Arial"/>
                <w:sz w:val="24"/>
                <w:szCs w:val="24"/>
              </w:rPr>
            </w:pPr>
          </w:p>
        </w:tc>
        <w:tc>
          <w:tcPr>
            <w:tcW w:w="6798" w:type="dxa"/>
            <w:tcBorders>
              <w:top w:val="nil"/>
              <w:left w:val="nil"/>
              <w:bottom w:val="nil"/>
              <w:right w:val="nil"/>
            </w:tcBorders>
          </w:tcPr>
          <w:p w14:paraId="1933B54A" w14:textId="1A95721A" w:rsidR="00BE1DD7" w:rsidRPr="00B6778B" w:rsidRDefault="00BE1DD7" w:rsidP="00A17BD1">
            <w:pPr>
              <w:rPr>
                <w:rFonts w:ascii="Arial" w:hAnsi="Arial" w:cs="Arial"/>
                <w:sz w:val="24"/>
                <w:szCs w:val="24"/>
              </w:rPr>
            </w:pPr>
            <w:r w:rsidRPr="00B6778B">
              <w:rPr>
                <w:rFonts w:ascii="Arial" w:hAnsi="Arial" w:cs="Arial"/>
                <w:sz w:val="24"/>
                <w:szCs w:val="24"/>
              </w:rPr>
              <w:lastRenderedPageBreak/>
              <w:t xml:space="preserve">means </w:t>
            </w:r>
            <w:r w:rsidR="00696176" w:rsidRPr="00B6778B">
              <w:rPr>
                <w:rFonts w:ascii="Arial" w:hAnsi="Arial" w:cs="Arial"/>
                <w:sz w:val="24"/>
                <w:szCs w:val="24"/>
              </w:rPr>
              <w:t xml:space="preserve">this </w:t>
            </w:r>
            <w:r w:rsidR="00F37CF8" w:rsidRPr="00B6778B">
              <w:rPr>
                <w:rFonts w:ascii="Arial" w:hAnsi="Arial" w:cs="Arial"/>
                <w:sz w:val="24"/>
                <w:szCs w:val="24"/>
              </w:rPr>
              <w:t xml:space="preserve">Framework </w:t>
            </w:r>
            <w:r w:rsidR="00696176" w:rsidRPr="00B6778B">
              <w:rPr>
                <w:rFonts w:ascii="Arial" w:hAnsi="Arial" w:cs="Arial"/>
                <w:sz w:val="24"/>
                <w:szCs w:val="24"/>
              </w:rPr>
              <w:t xml:space="preserve">Agreement </w:t>
            </w:r>
            <w:r w:rsidRPr="00B6778B">
              <w:rPr>
                <w:rFonts w:ascii="Arial" w:hAnsi="Arial" w:cs="Arial"/>
                <w:sz w:val="24"/>
                <w:szCs w:val="24"/>
              </w:rPr>
              <w:t>co</w:t>
            </w:r>
            <w:r w:rsidR="0083618D" w:rsidRPr="00B6778B">
              <w:rPr>
                <w:rFonts w:ascii="Arial" w:hAnsi="Arial" w:cs="Arial"/>
                <w:sz w:val="24"/>
                <w:szCs w:val="24"/>
              </w:rPr>
              <w:t>mprising of</w:t>
            </w:r>
            <w:r w:rsidRPr="00B6778B">
              <w:rPr>
                <w:rFonts w:ascii="Arial" w:hAnsi="Arial" w:cs="Arial"/>
                <w:sz w:val="24"/>
                <w:szCs w:val="24"/>
              </w:rPr>
              <w:t xml:space="preserve"> these </w:t>
            </w:r>
            <w:r w:rsidR="0083618D" w:rsidRPr="00B6778B">
              <w:rPr>
                <w:rFonts w:ascii="Arial" w:hAnsi="Arial" w:cs="Arial"/>
                <w:sz w:val="24"/>
                <w:szCs w:val="24"/>
              </w:rPr>
              <w:t>terms</w:t>
            </w:r>
            <w:r w:rsidR="00B73A7B" w:rsidRPr="00B6778B">
              <w:rPr>
                <w:rFonts w:ascii="Arial" w:hAnsi="Arial" w:cs="Arial"/>
                <w:sz w:val="24"/>
                <w:szCs w:val="24"/>
              </w:rPr>
              <w:t xml:space="preserve"> and</w:t>
            </w:r>
            <w:r w:rsidR="00714564" w:rsidRPr="00B6778B">
              <w:rPr>
                <w:rFonts w:ascii="Arial" w:hAnsi="Arial" w:cs="Arial"/>
                <w:sz w:val="24"/>
                <w:szCs w:val="24"/>
              </w:rPr>
              <w:t xml:space="preserve"> </w:t>
            </w:r>
            <w:r w:rsidRPr="00B6778B">
              <w:rPr>
                <w:rFonts w:ascii="Arial" w:hAnsi="Arial" w:cs="Arial"/>
                <w:sz w:val="24"/>
                <w:szCs w:val="24"/>
              </w:rPr>
              <w:t>conditions</w:t>
            </w:r>
            <w:r w:rsidR="00EF2206" w:rsidRPr="00B6778B">
              <w:rPr>
                <w:rFonts w:ascii="Arial" w:hAnsi="Arial" w:cs="Arial"/>
                <w:sz w:val="24"/>
                <w:szCs w:val="24"/>
              </w:rPr>
              <w:t xml:space="preserve"> </w:t>
            </w:r>
            <w:r w:rsidR="002D1D89" w:rsidRPr="00B6778B">
              <w:rPr>
                <w:rFonts w:ascii="Arial" w:hAnsi="Arial" w:cs="Arial"/>
                <w:sz w:val="24"/>
                <w:szCs w:val="24"/>
              </w:rPr>
              <w:t xml:space="preserve">together with the incorporated documents listed in clause 4.4 </w:t>
            </w:r>
            <w:r w:rsidR="00EF2206" w:rsidRPr="00B6778B">
              <w:rPr>
                <w:rFonts w:ascii="Arial" w:hAnsi="Arial" w:cs="Arial"/>
                <w:sz w:val="24"/>
                <w:szCs w:val="24"/>
              </w:rPr>
              <w:t xml:space="preserve">and </w:t>
            </w:r>
            <w:r w:rsidR="0083618D" w:rsidRPr="00B6778B">
              <w:rPr>
                <w:rFonts w:ascii="Arial" w:hAnsi="Arial" w:cs="Arial"/>
                <w:sz w:val="24"/>
                <w:szCs w:val="24"/>
              </w:rPr>
              <w:t>including</w:t>
            </w:r>
            <w:r w:rsidR="00714564" w:rsidRPr="00B6778B">
              <w:rPr>
                <w:rFonts w:ascii="Arial" w:hAnsi="Arial" w:cs="Arial"/>
                <w:sz w:val="24"/>
                <w:szCs w:val="24"/>
              </w:rPr>
              <w:t xml:space="preserve"> </w:t>
            </w:r>
            <w:r w:rsidRPr="00B6778B">
              <w:rPr>
                <w:rFonts w:ascii="Arial" w:hAnsi="Arial" w:cs="Arial"/>
                <w:sz w:val="24"/>
                <w:szCs w:val="24"/>
              </w:rPr>
              <w:t>Special Conditions</w:t>
            </w:r>
            <w:r w:rsidR="006E469A" w:rsidRPr="00B6778B">
              <w:rPr>
                <w:rFonts w:ascii="Arial" w:hAnsi="Arial" w:cs="Arial"/>
                <w:sz w:val="24"/>
                <w:szCs w:val="24"/>
              </w:rPr>
              <w:t xml:space="preserve">. </w:t>
            </w:r>
            <w:r w:rsidRPr="00B6778B">
              <w:rPr>
                <w:rFonts w:ascii="Arial" w:hAnsi="Arial" w:cs="Arial"/>
                <w:sz w:val="24"/>
                <w:szCs w:val="24"/>
              </w:rPr>
              <w:t xml:space="preserve"> </w:t>
            </w:r>
            <w:r w:rsidR="00F75A89" w:rsidRPr="00363813">
              <w:rPr>
                <w:rFonts w:ascii="Arial" w:hAnsi="Arial" w:cs="Arial"/>
                <w:sz w:val="24"/>
                <w:szCs w:val="24"/>
                <w:lang w:eastAsia="en-GB"/>
              </w:rPr>
              <w:t>For the avoidance of doubt, this includes: (</w:t>
            </w:r>
            <w:proofErr w:type="spellStart"/>
            <w:r w:rsidR="00F75A89" w:rsidRPr="00363813">
              <w:rPr>
                <w:rFonts w:ascii="Arial" w:hAnsi="Arial" w:cs="Arial"/>
                <w:sz w:val="24"/>
                <w:szCs w:val="24"/>
                <w:lang w:eastAsia="en-GB"/>
              </w:rPr>
              <w:t>i</w:t>
            </w:r>
            <w:proofErr w:type="spellEnd"/>
            <w:r w:rsidR="00F75A89" w:rsidRPr="00363813">
              <w:rPr>
                <w:rFonts w:ascii="Arial" w:hAnsi="Arial" w:cs="Arial"/>
                <w:sz w:val="24"/>
                <w:szCs w:val="24"/>
                <w:lang w:eastAsia="en-GB"/>
              </w:rPr>
              <w:t xml:space="preserve">) the </w:t>
            </w:r>
            <w:r w:rsidR="002904A2" w:rsidRPr="00B6778B">
              <w:rPr>
                <w:rFonts w:ascii="Arial" w:hAnsi="Arial" w:cs="Arial"/>
                <w:sz w:val="24"/>
                <w:szCs w:val="24"/>
                <w:lang w:eastAsia="en-GB"/>
              </w:rPr>
              <w:t xml:space="preserve">ITT and </w:t>
            </w:r>
            <w:r w:rsidR="00F75A89" w:rsidRPr="00363813">
              <w:rPr>
                <w:rFonts w:ascii="Arial" w:hAnsi="Arial" w:cs="Arial"/>
                <w:sz w:val="24"/>
                <w:szCs w:val="24"/>
                <w:lang w:eastAsia="en-GB"/>
              </w:rPr>
              <w:t>Specification</w:t>
            </w:r>
            <w:r w:rsidR="002904A2" w:rsidRPr="00B6778B">
              <w:rPr>
                <w:rFonts w:ascii="Arial" w:hAnsi="Arial" w:cs="Arial"/>
                <w:sz w:val="24"/>
                <w:szCs w:val="24"/>
                <w:lang w:eastAsia="en-GB"/>
              </w:rPr>
              <w:t xml:space="preserve"> </w:t>
            </w:r>
            <w:r w:rsidR="00F75A89" w:rsidRPr="00363813">
              <w:rPr>
                <w:rFonts w:ascii="Arial" w:hAnsi="Arial" w:cs="Arial"/>
                <w:sz w:val="24"/>
                <w:szCs w:val="24"/>
                <w:lang w:eastAsia="en-GB"/>
              </w:rPr>
              <w:t xml:space="preserve">issued by the Council; and (iii) the Tenderer’s. Each Works Instruction/Purchase Order </w:t>
            </w:r>
            <w:r w:rsidR="002E74AA" w:rsidRPr="00B6778B">
              <w:rPr>
                <w:rFonts w:ascii="Arial" w:hAnsi="Arial" w:cs="Arial"/>
                <w:sz w:val="24"/>
                <w:szCs w:val="24"/>
                <w:lang w:eastAsia="en-GB"/>
              </w:rPr>
              <w:t xml:space="preserve">submitted </w:t>
            </w:r>
            <w:r w:rsidR="003A4ADA" w:rsidRPr="00B6778B">
              <w:rPr>
                <w:rFonts w:ascii="Arial" w:hAnsi="Arial" w:cs="Arial"/>
                <w:sz w:val="24"/>
                <w:szCs w:val="24"/>
                <w:lang w:eastAsia="en-GB"/>
              </w:rPr>
              <w:t xml:space="preserve">to the Supplier and </w:t>
            </w:r>
            <w:r w:rsidR="00F75A89" w:rsidRPr="00363813">
              <w:rPr>
                <w:rFonts w:ascii="Arial" w:hAnsi="Arial" w:cs="Arial"/>
                <w:sz w:val="24"/>
                <w:szCs w:val="24"/>
                <w:lang w:eastAsia="en-GB"/>
              </w:rPr>
              <w:t xml:space="preserve">accepted in accordance with clause 4.2 shall, together with the MTC 2024 terms and conditions (as incorporated by reference), form a </w:t>
            </w:r>
            <w:r w:rsidR="0092165C">
              <w:rPr>
                <w:rFonts w:ascii="Arial" w:hAnsi="Arial" w:cs="Arial"/>
                <w:sz w:val="24"/>
                <w:szCs w:val="24"/>
                <w:lang w:eastAsia="en-GB"/>
              </w:rPr>
              <w:t>C</w:t>
            </w:r>
            <w:r w:rsidR="00F75A89" w:rsidRPr="00363813">
              <w:rPr>
                <w:rFonts w:ascii="Arial" w:hAnsi="Arial" w:cs="Arial"/>
                <w:sz w:val="24"/>
                <w:szCs w:val="24"/>
                <w:lang w:eastAsia="en-GB"/>
              </w:rPr>
              <w:t>all-</w:t>
            </w:r>
            <w:r w:rsidR="0092165C">
              <w:rPr>
                <w:rFonts w:ascii="Arial" w:hAnsi="Arial" w:cs="Arial"/>
                <w:sz w:val="24"/>
                <w:szCs w:val="24"/>
                <w:lang w:eastAsia="en-GB"/>
              </w:rPr>
              <w:t>O</w:t>
            </w:r>
            <w:r w:rsidR="00F75A89" w:rsidRPr="00363813">
              <w:rPr>
                <w:rFonts w:ascii="Arial" w:hAnsi="Arial" w:cs="Arial"/>
                <w:sz w:val="24"/>
                <w:szCs w:val="24"/>
                <w:lang w:eastAsia="en-GB"/>
              </w:rPr>
              <w:t xml:space="preserve">ff </w:t>
            </w:r>
            <w:r w:rsidR="0092165C">
              <w:rPr>
                <w:rFonts w:ascii="Arial" w:hAnsi="Arial" w:cs="Arial"/>
                <w:sz w:val="24"/>
                <w:szCs w:val="24"/>
                <w:lang w:eastAsia="en-GB"/>
              </w:rPr>
              <w:t>C</w:t>
            </w:r>
            <w:r w:rsidR="00F75A89" w:rsidRPr="00363813">
              <w:rPr>
                <w:rFonts w:ascii="Arial" w:hAnsi="Arial" w:cs="Arial"/>
                <w:sz w:val="24"/>
                <w:szCs w:val="24"/>
                <w:lang w:eastAsia="en-GB"/>
              </w:rPr>
              <w:t xml:space="preserve">ontract under this Agreement. </w:t>
            </w:r>
          </w:p>
          <w:p w14:paraId="21CA2416" w14:textId="77777777" w:rsidR="0046148C" w:rsidRPr="00B6778B" w:rsidRDefault="0046148C" w:rsidP="00A17BD1">
            <w:pPr>
              <w:rPr>
                <w:rFonts w:ascii="Arial" w:hAnsi="Arial" w:cs="Arial"/>
                <w:sz w:val="24"/>
                <w:szCs w:val="24"/>
              </w:rPr>
            </w:pPr>
          </w:p>
          <w:p w14:paraId="55916E03" w14:textId="692CFB03" w:rsidR="0046148C" w:rsidRDefault="0046148C" w:rsidP="00B6778B">
            <w:pPr>
              <w:spacing w:before="100" w:beforeAutospacing="1" w:after="100" w:afterAutospacing="1"/>
              <w:rPr>
                <w:rFonts w:ascii="Arial" w:hAnsi="Arial" w:cs="Arial"/>
                <w:sz w:val="24"/>
                <w:szCs w:val="24"/>
                <w:lang w:eastAsia="en-GB"/>
              </w:rPr>
            </w:pPr>
            <w:r w:rsidRPr="00363813">
              <w:rPr>
                <w:rFonts w:ascii="Arial" w:hAnsi="Arial" w:cs="Arial"/>
                <w:sz w:val="24"/>
                <w:szCs w:val="24"/>
                <w:lang w:eastAsia="en-GB"/>
              </w:rPr>
              <w:t xml:space="preserve">means a contract formed between the Council and the Supplier under this Agreement upon the Council issuing, and the Supplier accepting in writing, a Works Instruction/Purchase Order in accordance with clause 4.2. Each Call-Off Contract shall comprise the Works Instruction/Purchase Order, the MTC 2024 Building Contract terms and conditions (as incorporated </w:t>
            </w:r>
            <w:r w:rsidRPr="00363813">
              <w:rPr>
                <w:rFonts w:ascii="Arial" w:hAnsi="Arial" w:cs="Arial"/>
                <w:sz w:val="24"/>
                <w:szCs w:val="24"/>
                <w:lang w:eastAsia="en-GB"/>
              </w:rPr>
              <w:lastRenderedPageBreak/>
              <w:t>by reference), any applicable Special Conditions, and the documents listed in clause 4.4, in the order of precedence set out therein.</w:t>
            </w:r>
          </w:p>
          <w:p w14:paraId="3D1CE770" w14:textId="0406807B" w:rsidR="00FB6274" w:rsidRPr="00363813" w:rsidRDefault="00FB6274" w:rsidP="00363813">
            <w:pPr>
              <w:pStyle w:val="DefinedTermPara"/>
              <w:tabs>
                <w:tab w:val="clear" w:pos="720"/>
                <w:tab w:val="num" w:pos="15"/>
              </w:tabs>
              <w:ind w:left="0"/>
              <w:rPr>
                <w:b/>
              </w:rPr>
            </w:pPr>
            <w:bookmarkStart w:id="0" w:name="a876040"/>
            <w:r>
              <w:t>means all applicable data protection and privacy legislation in force from time to time in the UK including the UK GDPR; the Data Protection Act 2018 (DPA 2018) (and regulations made thereunder) and the Privacy and Electronic Communications Regulations 2003 (</w:t>
            </w:r>
            <w:r>
              <w:rPr>
                <w:i/>
                <w:iCs/>
              </w:rPr>
              <w:t>SI 2003/2426</w:t>
            </w:r>
            <w:r>
              <w:t>) as amended and the guidance and codes of practice issued by the Information Commissioner or other relevant regulatory authority and applicable to a party.</w:t>
            </w:r>
            <w:bookmarkEnd w:id="0"/>
          </w:p>
          <w:p w14:paraId="6FBE9E9D" w14:textId="77777777" w:rsidR="00765335" w:rsidRPr="00B6778B" w:rsidRDefault="00765335" w:rsidP="00A17BD1">
            <w:pPr>
              <w:rPr>
                <w:rFonts w:ascii="Arial" w:hAnsi="Arial" w:cs="Arial"/>
                <w:sz w:val="24"/>
                <w:szCs w:val="24"/>
              </w:rPr>
            </w:pPr>
          </w:p>
        </w:tc>
      </w:tr>
      <w:tr w:rsidR="00BE1DD7" w:rsidRPr="00D34A9C" w14:paraId="54379866" w14:textId="77777777" w:rsidTr="00086C99">
        <w:tc>
          <w:tcPr>
            <w:tcW w:w="2760" w:type="dxa"/>
            <w:tcBorders>
              <w:top w:val="nil"/>
              <w:left w:val="nil"/>
              <w:bottom w:val="nil"/>
              <w:right w:val="nil"/>
            </w:tcBorders>
          </w:tcPr>
          <w:p w14:paraId="01BE8E1D" w14:textId="77777777" w:rsidR="00BE1DD7" w:rsidRDefault="00BE1DD7" w:rsidP="00A17BD1">
            <w:pPr>
              <w:rPr>
                <w:rFonts w:ascii="Arial" w:hAnsi="Arial" w:cs="Arial"/>
                <w:sz w:val="24"/>
                <w:szCs w:val="24"/>
              </w:rPr>
            </w:pPr>
            <w:r w:rsidRPr="00D34A9C">
              <w:rPr>
                <w:rFonts w:ascii="Arial" w:hAnsi="Arial" w:cs="Arial"/>
                <w:sz w:val="24"/>
                <w:szCs w:val="24"/>
              </w:rPr>
              <w:lastRenderedPageBreak/>
              <w:t>“Effective Date”</w:t>
            </w:r>
          </w:p>
          <w:p w14:paraId="450754F5" w14:textId="77777777" w:rsidR="00190D65" w:rsidRDefault="00190D65" w:rsidP="00A17BD1">
            <w:pPr>
              <w:rPr>
                <w:rFonts w:ascii="Arial" w:hAnsi="Arial" w:cs="Arial"/>
                <w:sz w:val="24"/>
                <w:szCs w:val="24"/>
              </w:rPr>
            </w:pPr>
          </w:p>
          <w:p w14:paraId="6873EDD3" w14:textId="77777777" w:rsidR="00190D65" w:rsidRDefault="00F64C67" w:rsidP="00A17BD1">
            <w:pPr>
              <w:rPr>
                <w:rFonts w:ascii="Arial" w:hAnsi="Arial" w:cs="Arial"/>
                <w:sz w:val="24"/>
                <w:szCs w:val="24"/>
              </w:rPr>
            </w:pPr>
            <w:r>
              <w:rPr>
                <w:rFonts w:ascii="Arial" w:hAnsi="Arial" w:cs="Arial"/>
                <w:sz w:val="24"/>
                <w:szCs w:val="24"/>
              </w:rPr>
              <w:t>“ITT”</w:t>
            </w:r>
          </w:p>
          <w:p w14:paraId="22A9E591" w14:textId="77777777" w:rsidR="00952B1E" w:rsidRDefault="00952B1E" w:rsidP="00A17BD1">
            <w:pPr>
              <w:rPr>
                <w:rFonts w:ascii="Arial" w:hAnsi="Arial" w:cs="Arial"/>
                <w:sz w:val="24"/>
                <w:szCs w:val="24"/>
              </w:rPr>
            </w:pPr>
          </w:p>
          <w:p w14:paraId="7632218E" w14:textId="77777777" w:rsidR="00895C88" w:rsidRDefault="00895C88" w:rsidP="00A17BD1">
            <w:pPr>
              <w:rPr>
                <w:rFonts w:ascii="Arial" w:hAnsi="Arial" w:cs="Arial"/>
                <w:sz w:val="24"/>
                <w:szCs w:val="24"/>
              </w:rPr>
            </w:pPr>
          </w:p>
          <w:p w14:paraId="39A73216" w14:textId="1074CEE3" w:rsidR="00895C88" w:rsidRPr="00D34A9C" w:rsidRDefault="00895C88" w:rsidP="00A17BD1">
            <w:pPr>
              <w:rPr>
                <w:rFonts w:ascii="Arial" w:hAnsi="Arial" w:cs="Arial"/>
                <w:sz w:val="24"/>
                <w:szCs w:val="24"/>
              </w:rPr>
            </w:pPr>
            <w:r>
              <w:rPr>
                <w:rFonts w:ascii="Arial" w:hAnsi="Arial" w:cs="Arial"/>
                <w:sz w:val="24"/>
                <w:szCs w:val="24"/>
                <w:lang w:eastAsia="en-GB"/>
              </w:rPr>
              <w:t>“</w:t>
            </w:r>
            <w:r w:rsidRPr="00AF6E67">
              <w:rPr>
                <w:rFonts w:ascii="Arial" w:hAnsi="Arial" w:cs="Arial"/>
                <w:sz w:val="24"/>
                <w:szCs w:val="24"/>
                <w:lang w:eastAsia="en-GB"/>
              </w:rPr>
              <w:t>MTC 2024</w:t>
            </w:r>
            <w:r>
              <w:rPr>
                <w:rFonts w:ascii="Arial" w:hAnsi="Arial" w:cs="Arial"/>
                <w:sz w:val="24"/>
                <w:szCs w:val="24"/>
                <w:lang w:eastAsia="en-GB"/>
              </w:rPr>
              <w:t>”</w:t>
            </w:r>
          </w:p>
        </w:tc>
        <w:tc>
          <w:tcPr>
            <w:tcW w:w="6798" w:type="dxa"/>
            <w:tcBorders>
              <w:top w:val="nil"/>
              <w:left w:val="nil"/>
              <w:bottom w:val="nil"/>
              <w:right w:val="nil"/>
            </w:tcBorders>
          </w:tcPr>
          <w:p w14:paraId="737364D1" w14:textId="77777777" w:rsidR="00765335" w:rsidRDefault="00BE1DD7" w:rsidP="008B1828">
            <w:pPr>
              <w:rPr>
                <w:rFonts w:ascii="Arial" w:hAnsi="Arial" w:cs="Arial"/>
                <w:b/>
                <w:color w:val="FF0000"/>
                <w:sz w:val="24"/>
                <w:szCs w:val="24"/>
              </w:rPr>
            </w:pPr>
            <w:proofErr w:type="gramStart"/>
            <w:r w:rsidRPr="00D34A9C">
              <w:rPr>
                <w:rFonts w:ascii="Arial" w:hAnsi="Arial" w:cs="Arial"/>
                <w:sz w:val="24"/>
                <w:szCs w:val="24"/>
              </w:rPr>
              <w:t xml:space="preserve">means </w:t>
            </w:r>
            <w:r w:rsidR="00760C1E">
              <w:rPr>
                <w:rFonts w:ascii="Arial" w:hAnsi="Arial" w:cs="Arial"/>
                <w:b/>
                <w:color w:val="FF0000"/>
                <w:sz w:val="24"/>
                <w:szCs w:val="24"/>
              </w:rPr>
              <w:t xml:space="preserve"> </w:t>
            </w:r>
            <w:r w:rsidR="00A67222" w:rsidRPr="00A67222">
              <w:rPr>
                <w:rFonts w:ascii="Arial" w:hAnsi="Arial" w:cs="Arial"/>
                <w:b/>
                <w:color w:val="FF0000"/>
                <w:sz w:val="24"/>
                <w:szCs w:val="24"/>
              </w:rPr>
              <w:t>1</w:t>
            </w:r>
            <w:proofErr w:type="gramEnd"/>
            <w:r w:rsidR="00A67222">
              <w:rPr>
                <w:rFonts w:ascii="Arial" w:hAnsi="Arial" w:cs="Arial"/>
                <w:b/>
                <w:color w:val="FF0000"/>
                <w:sz w:val="24"/>
                <w:szCs w:val="24"/>
                <w:vertAlign w:val="superscript"/>
              </w:rPr>
              <w:t>st</w:t>
            </w:r>
            <w:r w:rsidR="00D24703">
              <w:rPr>
                <w:rFonts w:ascii="Arial" w:hAnsi="Arial" w:cs="Arial"/>
                <w:b/>
                <w:color w:val="FF0000"/>
                <w:sz w:val="24"/>
                <w:szCs w:val="24"/>
              </w:rPr>
              <w:t xml:space="preserve"> </w:t>
            </w:r>
            <w:proofErr w:type="gramStart"/>
            <w:r w:rsidR="00A67222">
              <w:rPr>
                <w:rFonts w:ascii="Arial" w:hAnsi="Arial" w:cs="Arial"/>
                <w:b/>
                <w:color w:val="FF0000"/>
                <w:sz w:val="24"/>
                <w:szCs w:val="24"/>
              </w:rPr>
              <w:t>April</w:t>
            </w:r>
            <w:r w:rsidR="00760C1E">
              <w:rPr>
                <w:rFonts w:ascii="Arial" w:hAnsi="Arial" w:cs="Arial"/>
                <w:b/>
                <w:color w:val="FF0000"/>
                <w:sz w:val="24"/>
                <w:szCs w:val="24"/>
              </w:rPr>
              <w:t>,</w:t>
            </w:r>
            <w:proofErr w:type="gramEnd"/>
            <w:r w:rsidR="00760C1E">
              <w:rPr>
                <w:rFonts w:ascii="Arial" w:hAnsi="Arial" w:cs="Arial"/>
                <w:b/>
                <w:color w:val="FF0000"/>
                <w:sz w:val="24"/>
                <w:szCs w:val="24"/>
              </w:rPr>
              <w:t xml:space="preserve"> 20</w:t>
            </w:r>
            <w:r w:rsidR="00A67222">
              <w:rPr>
                <w:rFonts w:ascii="Arial" w:hAnsi="Arial" w:cs="Arial"/>
                <w:b/>
                <w:color w:val="FF0000"/>
                <w:sz w:val="24"/>
                <w:szCs w:val="24"/>
              </w:rPr>
              <w:t>2</w:t>
            </w:r>
            <w:r w:rsidR="00FC77AD">
              <w:rPr>
                <w:rFonts w:ascii="Arial" w:hAnsi="Arial" w:cs="Arial"/>
                <w:b/>
                <w:color w:val="FF0000"/>
                <w:sz w:val="24"/>
                <w:szCs w:val="24"/>
              </w:rPr>
              <w:t>6</w:t>
            </w:r>
          </w:p>
          <w:p w14:paraId="22050CDD" w14:textId="77777777" w:rsidR="00190D65" w:rsidRDefault="00190D65" w:rsidP="008B1828">
            <w:pPr>
              <w:rPr>
                <w:rFonts w:ascii="Arial" w:hAnsi="Arial" w:cs="Arial"/>
                <w:b/>
                <w:color w:val="FF0000"/>
                <w:sz w:val="24"/>
                <w:szCs w:val="24"/>
              </w:rPr>
            </w:pPr>
          </w:p>
          <w:p w14:paraId="164A4873" w14:textId="05B9349D" w:rsidR="00787236" w:rsidRPr="00363813" w:rsidRDefault="00F64C67" w:rsidP="00787236">
            <w:pPr>
              <w:rPr>
                <w:rFonts w:ascii="Arial" w:hAnsi="Arial" w:cs="Arial"/>
                <w:sz w:val="24"/>
                <w:szCs w:val="24"/>
              </w:rPr>
            </w:pPr>
            <w:r w:rsidRPr="0047237D">
              <w:rPr>
                <w:rFonts w:ascii="Arial" w:hAnsi="Arial" w:cs="Arial"/>
                <w:sz w:val="24"/>
                <w:szCs w:val="24"/>
              </w:rPr>
              <w:t>means the invitation to tender</w:t>
            </w:r>
            <w:r w:rsidR="00787236" w:rsidRPr="0047237D">
              <w:rPr>
                <w:rFonts w:ascii="Arial" w:hAnsi="Arial" w:cs="Arial"/>
                <w:sz w:val="24"/>
                <w:szCs w:val="24"/>
              </w:rPr>
              <w:t xml:space="preserve"> </w:t>
            </w:r>
            <w:r w:rsidR="00F35990" w:rsidRPr="00363813">
              <w:rPr>
                <w:rFonts w:ascii="Arial" w:hAnsi="Arial" w:cs="Arial"/>
                <w:sz w:val="24"/>
                <w:szCs w:val="24"/>
              </w:rPr>
              <w:t>r</w:t>
            </w:r>
            <w:r w:rsidR="00787236" w:rsidRPr="00363813">
              <w:rPr>
                <w:rFonts w:ascii="Arial" w:hAnsi="Arial" w:cs="Arial"/>
                <w:sz w:val="24"/>
                <w:szCs w:val="24"/>
              </w:rPr>
              <w:t>eference number: VOG/RB/18/7/25</w:t>
            </w:r>
          </w:p>
          <w:p w14:paraId="252FA21A" w14:textId="77777777" w:rsidR="00787236" w:rsidRPr="0047237D" w:rsidRDefault="00787236" w:rsidP="00787236">
            <w:pPr>
              <w:rPr>
                <w:rFonts w:ascii="Arial" w:hAnsi="Arial" w:cs="Arial"/>
                <w:color w:val="FFFFFF" w:themeColor="background1"/>
                <w:sz w:val="24"/>
                <w:szCs w:val="24"/>
              </w:rPr>
            </w:pPr>
          </w:p>
          <w:p w14:paraId="5E393874" w14:textId="1CA531DE" w:rsidR="00190D65" w:rsidRPr="00363813" w:rsidRDefault="00787236" w:rsidP="00667718">
            <w:pPr>
              <w:rPr>
                <w:rFonts w:ascii="Arial" w:hAnsi="Arial" w:cs="Arial"/>
              </w:rPr>
            </w:pPr>
            <w:r w:rsidRPr="00363813">
              <w:rPr>
                <w:rFonts w:ascii="Arial" w:hAnsi="Arial" w:cs="Arial"/>
                <w:sz w:val="24"/>
                <w:szCs w:val="24"/>
              </w:rPr>
              <w:t xml:space="preserve">means </w:t>
            </w:r>
            <w:r w:rsidR="000064F1" w:rsidRPr="00363813">
              <w:rPr>
                <w:rFonts w:ascii="Arial" w:hAnsi="Arial" w:cs="Arial"/>
                <w:sz w:val="24"/>
                <w:szCs w:val="24"/>
              </w:rPr>
              <w:t>the JCT Measured Term Contract</w:t>
            </w:r>
            <w:r w:rsidR="00952B1E" w:rsidRPr="00363813">
              <w:rPr>
                <w:rFonts w:ascii="Arial" w:hAnsi="Arial" w:cs="Arial"/>
                <w:sz w:val="24"/>
                <w:szCs w:val="24"/>
              </w:rPr>
              <w:t xml:space="preserve"> 2024.</w:t>
            </w:r>
          </w:p>
        </w:tc>
      </w:tr>
      <w:tr w:rsidR="00086C99" w:rsidRPr="00D34A9C" w14:paraId="6556B377" w14:textId="77777777" w:rsidTr="00086C99">
        <w:tc>
          <w:tcPr>
            <w:tcW w:w="2760" w:type="dxa"/>
            <w:tcBorders>
              <w:top w:val="nil"/>
              <w:left w:val="nil"/>
              <w:bottom w:val="nil"/>
              <w:right w:val="nil"/>
            </w:tcBorders>
          </w:tcPr>
          <w:p w14:paraId="73DE6E39" w14:textId="77777777" w:rsidR="00086C99" w:rsidRPr="00D34A9C" w:rsidRDefault="00086C99" w:rsidP="00212A86">
            <w:pPr>
              <w:rPr>
                <w:rFonts w:ascii="Arial" w:hAnsi="Arial" w:cs="Arial"/>
                <w:sz w:val="24"/>
                <w:szCs w:val="24"/>
              </w:rPr>
            </w:pPr>
          </w:p>
        </w:tc>
        <w:tc>
          <w:tcPr>
            <w:tcW w:w="6798" w:type="dxa"/>
            <w:tcBorders>
              <w:top w:val="nil"/>
              <w:left w:val="nil"/>
              <w:bottom w:val="nil"/>
              <w:right w:val="nil"/>
            </w:tcBorders>
          </w:tcPr>
          <w:p w14:paraId="3737737F" w14:textId="77777777" w:rsidR="00086C99" w:rsidRPr="00D34A9C" w:rsidRDefault="00086C99" w:rsidP="00212A86">
            <w:pPr>
              <w:rPr>
                <w:rFonts w:ascii="Arial" w:hAnsi="Arial" w:cs="Arial"/>
                <w:sz w:val="24"/>
                <w:szCs w:val="24"/>
              </w:rPr>
            </w:pPr>
          </w:p>
        </w:tc>
      </w:tr>
      <w:tr w:rsidR="00BE1DD7" w:rsidRPr="00D34A9C" w14:paraId="6646A075" w14:textId="77777777" w:rsidTr="00086C99">
        <w:tc>
          <w:tcPr>
            <w:tcW w:w="2760" w:type="dxa"/>
            <w:tcBorders>
              <w:top w:val="nil"/>
              <w:left w:val="nil"/>
              <w:bottom w:val="nil"/>
              <w:right w:val="nil"/>
            </w:tcBorders>
          </w:tcPr>
          <w:p w14:paraId="4A2FBE63" w14:textId="77777777" w:rsidR="00BE1DD7" w:rsidRPr="00D34A9C" w:rsidRDefault="00BE1DD7" w:rsidP="00A17BD1">
            <w:pPr>
              <w:rPr>
                <w:rFonts w:ascii="Arial" w:hAnsi="Arial" w:cs="Arial"/>
                <w:sz w:val="24"/>
                <w:szCs w:val="24"/>
              </w:rPr>
            </w:pPr>
            <w:r w:rsidRPr="00D34A9C">
              <w:rPr>
                <w:rFonts w:ascii="Arial" w:hAnsi="Arial" w:cs="Arial"/>
                <w:sz w:val="24"/>
                <w:szCs w:val="24"/>
              </w:rPr>
              <w:t>“Premises”</w:t>
            </w:r>
          </w:p>
        </w:tc>
        <w:tc>
          <w:tcPr>
            <w:tcW w:w="6798" w:type="dxa"/>
            <w:tcBorders>
              <w:top w:val="nil"/>
              <w:left w:val="nil"/>
              <w:bottom w:val="nil"/>
              <w:right w:val="nil"/>
            </w:tcBorders>
          </w:tcPr>
          <w:p w14:paraId="24A7B3DC" w14:textId="77777777" w:rsidR="00BE1DD7" w:rsidRDefault="00BE1DD7" w:rsidP="00A17BD1">
            <w:pPr>
              <w:rPr>
                <w:rFonts w:ascii="Arial" w:hAnsi="Arial" w:cs="Arial"/>
                <w:sz w:val="24"/>
                <w:szCs w:val="24"/>
              </w:rPr>
            </w:pPr>
            <w:r w:rsidRPr="00D34A9C">
              <w:rPr>
                <w:rFonts w:ascii="Arial" w:hAnsi="Arial" w:cs="Arial"/>
                <w:sz w:val="24"/>
                <w:szCs w:val="24"/>
              </w:rPr>
              <w:t xml:space="preserve">means the location </w:t>
            </w:r>
            <w:r w:rsidR="00BD4106">
              <w:rPr>
                <w:rFonts w:ascii="Arial" w:hAnsi="Arial" w:cs="Arial"/>
                <w:sz w:val="24"/>
                <w:szCs w:val="24"/>
              </w:rPr>
              <w:t xml:space="preserve">or site </w:t>
            </w:r>
            <w:r w:rsidRPr="00D34A9C">
              <w:rPr>
                <w:rFonts w:ascii="Arial" w:hAnsi="Arial" w:cs="Arial"/>
                <w:sz w:val="24"/>
                <w:szCs w:val="24"/>
              </w:rPr>
              <w:t xml:space="preserve">where the </w:t>
            </w:r>
            <w:r w:rsidR="00DF06C4">
              <w:rPr>
                <w:rFonts w:ascii="Arial" w:hAnsi="Arial" w:cs="Arial"/>
                <w:sz w:val="24"/>
                <w:szCs w:val="24"/>
              </w:rPr>
              <w:t>Works</w:t>
            </w:r>
            <w:r w:rsidRPr="00D34A9C">
              <w:rPr>
                <w:rFonts w:ascii="Arial" w:hAnsi="Arial" w:cs="Arial"/>
                <w:sz w:val="24"/>
                <w:szCs w:val="24"/>
              </w:rPr>
              <w:t xml:space="preserve"> </w:t>
            </w:r>
            <w:r w:rsidR="00AC703C">
              <w:rPr>
                <w:rFonts w:ascii="Arial" w:hAnsi="Arial" w:cs="Arial"/>
                <w:sz w:val="24"/>
                <w:szCs w:val="24"/>
              </w:rPr>
              <w:t xml:space="preserve">and Services </w:t>
            </w:r>
            <w:r w:rsidRPr="00D34A9C">
              <w:rPr>
                <w:rFonts w:ascii="Arial" w:hAnsi="Arial" w:cs="Arial"/>
                <w:sz w:val="24"/>
                <w:szCs w:val="24"/>
              </w:rPr>
              <w:t xml:space="preserve">are to be </w:t>
            </w:r>
            <w:r w:rsidR="00EF2206">
              <w:rPr>
                <w:rFonts w:ascii="Arial" w:hAnsi="Arial" w:cs="Arial"/>
                <w:sz w:val="24"/>
                <w:szCs w:val="24"/>
              </w:rPr>
              <w:t>carried out</w:t>
            </w:r>
          </w:p>
          <w:p w14:paraId="50ABB4DF" w14:textId="77777777" w:rsidR="00765335" w:rsidRPr="00D34A9C" w:rsidRDefault="00765335" w:rsidP="00A17BD1">
            <w:pPr>
              <w:rPr>
                <w:rFonts w:ascii="Arial" w:hAnsi="Arial" w:cs="Arial"/>
                <w:sz w:val="24"/>
                <w:szCs w:val="24"/>
              </w:rPr>
            </w:pPr>
          </w:p>
        </w:tc>
      </w:tr>
      <w:tr w:rsidR="00086C99" w:rsidRPr="00D34A9C" w14:paraId="1FD5A559" w14:textId="77777777" w:rsidTr="00212A86">
        <w:trPr>
          <w:trHeight w:val="1013"/>
        </w:trPr>
        <w:tc>
          <w:tcPr>
            <w:tcW w:w="2760" w:type="dxa"/>
            <w:tcBorders>
              <w:top w:val="nil"/>
              <w:left w:val="nil"/>
              <w:bottom w:val="nil"/>
              <w:right w:val="nil"/>
            </w:tcBorders>
          </w:tcPr>
          <w:p w14:paraId="3E86935A" w14:textId="77777777" w:rsidR="00086C99" w:rsidRPr="00363813" w:rsidRDefault="00086C99" w:rsidP="00212A86">
            <w:pPr>
              <w:rPr>
                <w:rFonts w:ascii="Arial" w:hAnsi="Arial" w:cs="Arial"/>
                <w:color w:val="000000" w:themeColor="text1"/>
                <w:sz w:val="24"/>
                <w:szCs w:val="24"/>
              </w:rPr>
            </w:pPr>
            <w:r w:rsidRPr="00363813">
              <w:rPr>
                <w:rFonts w:ascii="Arial" w:hAnsi="Arial" w:cs="Arial"/>
                <w:color w:val="000000" w:themeColor="text1"/>
                <w:sz w:val="24"/>
                <w:szCs w:val="24"/>
              </w:rPr>
              <w:t>“Price”</w:t>
            </w:r>
          </w:p>
        </w:tc>
        <w:tc>
          <w:tcPr>
            <w:tcW w:w="6798" w:type="dxa"/>
            <w:tcBorders>
              <w:top w:val="nil"/>
              <w:left w:val="nil"/>
              <w:bottom w:val="nil"/>
              <w:right w:val="nil"/>
            </w:tcBorders>
          </w:tcPr>
          <w:p w14:paraId="4BCFBE49" w14:textId="395541EC" w:rsidR="00840B28" w:rsidRPr="00363813" w:rsidRDefault="00086C99" w:rsidP="00DA4229">
            <w:pPr>
              <w:rPr>
                <w:rFonts w:ascii="Arial" w:hAnsi="Arial" w:cs="Arial"/>
                <w:color w:val="000000" w:themeColor="text1"/>
                <w:sz w:val="24"/>
                <w:szCs w:val="24"/>
              </w:rPr>
            </w:pPr>
            <w:r w:rsidRPr="00363813">
              <w:rPr>
                <w:rFonts w:ascii="Arial" w:hAnsi="Arial" w:cs="Arial"/>
                <w:color w:val="000000" w:themeColor="text1"/>
                <w:sz w:val="24"/>
                <w:szCs w:val="24"/>
              </w:rPr>
              <w:t xml:space="preserve">means the price of the </w:t>
            </w:r>
            <w:r w:rsidR="0097695A" w:rsidRPr="00363813">
              <w:rPr>
                <w:rFonts w:ascii="Arial" w:hAnsi="Arial" w:cs="Arial"/>
                <w:color w:val="000000" w:themeColor="text1"/>
                <w:sz w:val="24"/>
                <w:szCs w:val="24"/>
              </w:rPr>
              <w:t xml:space="preserve">Works </w:t>
            </w:r>
            <w:r w:rsidR="008B5FB4" w:rsidRPr="00363813">
              <w:rPr>
                <w:rFonts w:ascii="Arial" w:hAnsi="Arial" w:cs="Arial"/>
                <w:color w:val="000000" w:themeColor="text1"/>
                <w:sz w:val="24"/>
                <w:szCs w:val="24"/>
              </w:rPr>
              <w:t xml:space="preserve">and Services </w:t>
            </w:r>
            <w:r w:rsidR="00EF2206" w:rsidRPr="00363813">
              <w:rPr>
                <w:rFonts w:ascii="Arial" w:hAnsi="Arial" w:cs="Arial"/>
                <w:color w:val="000000" w:themeColor="text1"/>
                <w:sz w:val="24"/>
                <w:szCs w:val="24"/>
              </w:rPr>
              <w:t xml:space="preserve">which are to be </w:t>
            </w:r>
            <w:r w:rsidRPr="00363813">
              <w:rPr>
                <w:rFonts w:ascii="Arial" w:hAnsi="Arial" w:cs="Arial"/>
                <w:color w:val="000000" w:themeColor="text1"/>
                <w:sz w:val="24"/>
                <w:szCs w:val="24"/>
              </w:rPr>
              <w:t>provided in accordance with the S</w:t>
            </w:r>
            <w:r w:rsidR="008B5FB4" w:rsidRPr="00363813">
              <w:rPr>
                <w:rFonts w:ascii="Arial" w:hAnsi="Arial" w:cs="Arial"/>
                <w:color w:val="000000" w:themeColor="text1"/>
                <w:sz w:val="24"/>
                <w:szCs w:val="24"/>
              </w:rPr>
              <w:t>upplier’</w:t>
            </w:r>
            <w:r w:rsidRPr="00363813">
              <w:rPr>
                <w:rFonts w:ascii="Arial" w:hAnsi="Arial" w:cs="Arial"/>
                <w:color w:val="000000" w:themeColor="text1"/>
                <w:sz w:val="24"/>
                <w:szCs w:val="24"/>
              </w:rPr>
              <w:t xml:space="preserve">s </w:t>
            </w:r>
            <w:r w:rsidR="008B5FB4" w:rsidRPr="00363813">
              <w:rPr>
                <w:rFonts w:ascii="Arial" w:hAnsi="Arial" w:cs="Arial"/>
                <w:color w:val="000000" w:themeColor="text1"/>
                <w:sz w:val="24"/>
                <w:szCs w:val="24"/>
              </w:rPr>
              <w:t>S</w:t>
            </w:r>
            <w:r w:rsidRPr="00363813">
              <w:rPr>
                <w:rFonts w:ascii="Arial" w:hAnsi="Arial" w:cs="Arial"/>
                <w:color w:val="000000" w:themeColor="text1"/>
                <w:sz w:val="24"/>
                <w:szCs w:val="24"/>
              </w:rPr>
              <w:t xml:space="preserve">chedule of </w:t>
            </w:r>
            <w:r w:rsidR="008B5FB4" w:rsidRPr="00363813">
              <w:rPr>
                <w:rFonts w:ascii="Arial" w:hAnsi="Arial" w:cs="Arial"/>
                <w:color w:val="000000" w:themeColor="text1"/>
                <w:sz w:val="24"/>
                <w:szCs w:val="24"/>
              </w:rPr>
              <w:t>P</w:t>
            </w:r>
            <w:r w:rsidRPr="00363813">
              <w:rPr>
                <w:rFonts w:ascii="Arial" w:hAnsi="Arial" w:cs="Arial"/>
                <w:color w:val="000000" w:themeColor="text1"/>
                <w:sz w:val="24"/>
                <w:szCs w:val="24"/>
              </w:rPr>
              <w:t>rices</w:t>
            </w:r>
            <w:r w:rsidR="00DA4229" w:rsidRPr="00363813">
              <w:rPr>
                <w:rFonts w:ascii="Arial" w:hAnsi="Arial" w:cs="Arial"/>
                <w:color w:val="000000" w:themeColor="text1"/>
                <w:sz w:val="24"/>
                <w:szCs w:val="24"/>
              </w:rPr>
              <w:t xml:space="preserve"> (</w:t>
            </w:r>
            <w:r w:rsidR="006705FB" w:rsidRPr="00363813">
              <w:rPr>
                <w:rFonts w:ascii="Arial" w:hAnsi="Arial" w:cs="Arial"/>
                <w:color w:val="000000" w:themeColor="text1"/>
                <w:sz w:val="24"/>
                <w:szCs w:val="24"/>
              </w:rPr>
              <w:t>s</w:t>
            </w:r>
            <w:r w:rsidR="00DA4229" w:rsidRPr="00363813">
              <w:rPr>
                <w:rFonts w:ascii="Arial" w:hAnsi="Arial" w:cs="Arial"/>
                <w:color w:val="000000" w:themeColor="text1"/>
                <w:sz w:val="24"/>
                <w:szCs w:val="24"/>
              </w:rPr>
              <w:t xml:space="preserve">chedule of </w:t>
            </w:r>
            <w:r w:rsidR="00363813">
              <w:rPr>
                <w:rFonts w:ascii="Arial" w:hAnsi="Arial" w:cs="Arial"/>
                <w:color w:val="000000" w:themeColor="text1"/>
                <w:sz w:val="24"/>
                <w:szCs w:val="24"/>
              </w:rPr>
              <w:t>r</w:t>
            </w:r>
            <w:r w:rsidR="00DA4229" w:rsidRPr="00363813">
              <w:rPr>
                <w:rFonts w:ascii="Arial" w:hAnsi="Arial" w:cs="Arial"/>
                <w:color w:val="000000" w:themeColor="text1"/>
                <w:sz w:val="24"/>
                <w:szCs w:val="24"/>
              </w:rPr>
              <w:t>ates)</w:t>
            </w:r>
            <w:r w:rsidRPr="00363813">
              <w:rPr>
                <w:rFonts w:ascii="Arial" w:hAnsi="Arial" w:cs="Arial"/>
                <w:color w:val="000000" w:themeColor="text1"/>
                <w:sz w:val="24"/>
                <w:szCs w:val="24"/>
              </w:rPr>
              <w:t xml:space="preserve"> </w:t>
            </w:r>
            <w:r w:rsidR="008B5FB4" w:rsidRPr="00363813">
              <w:rPr>
                <w:rFonts w:ascii="Arial" w:hAnsi="Arial" w:cs="Arial"/>
                <w:color w:val="000000" w:themeColor="text1"/>
                <w:sz w:val="24"/>
                <w:szCs w:val="24"/>
              </w:rPr>
              <w:t xml:space="preserve">submitted </w:t>
            </w:r>
            <w:r w:rsidR="00EF2206" w:rsidRPr="00363813">
              <w:rPr>
                <w:rFonts w:ascii="Arial" w:hAnsi="Arial" w:cs="Arial"/>
                <w:color w:val="000000" w:themeColor="text1"/>
                <w:sz w:val="24"/>
                <w:szCs w:val="24"/>
              </w:rPr>
              <w:t xml:space="preserve">with </w:t>
            </w:r>
            <w:r w:rsidRPr="00363813">
              <w:rPr>
                <w:rFonts w:ascii="Arial" w:hAnsi="Arial" w:cs="Arial"/>
                <w:color w:val="000000" w:themeColor="text1"/>
                <w:sz w:val="24"/>
                <w:szCs w:val="24"/>
              </w:rPr>
              <w:t>the Tender</w:t>
            </w:r>
            <w:r w:rsidR="00EE2F83" w:rsidRPr="00363813">
              <w:rPr>
                <w:rFonts w:ascii="Arial" w:hAnsi="Arial" w:cs="Arial"/>
                <w:color w:val="000000" w:themeColor="text1"/>
                <w:sz w:val="24"/>
                <w:szCs w:val="24"/>
              </w:rPr>
              <w:t xml:space="preserve"> </w:t>
            </w:r>
            <w:r w:rsidR="00AC703C" w:rsidRPr="00363813">
              <w:rPr>
                <w:rFonts w:ascii="Arial" w:hAnsi="Arial" w:cs="Arial"/>
                <w:color w:val="000000" w:themeColor="text1"/>
                <w:sz w:val="24"/>
                <w:szCs w:val="24"/>
              </w:rPr>
              <w:t xml:space="preserve">and </w:t>
            </w:r>
            <w:r w:rsidR="00BA1868" w:rsidRPr="00363813">
              <w:rPr>
                <w:rFonts w:ascii="Arial" w:hAnsi="Arial" w:cs="Arial"/>
                <w:color w:val="000000" w:themeColor="text1"/>
                <w:sz w:val="24"/>
                <w:szCs w:val="24"/>
              </w:rPr>
              <w:t>annexed</w:t>
            </w:r>
            <w:r w:rsidR="00AC703C" w:rsidRPr="00363813">
              <w:rPr>
                <w:rFonts w:ascii="Arial" w:hAnsi="Arial" w:cs="Arial"/>
                <w:color w:val="000000" w:themeColor="text1"/>
                <w:sz w:val="24"/>
                <w:szCs w:val="24"/>
              </w:rPr>
              <w:t xml:space="preserve"> to this Agreement at Schedule 1</w:t>
            </w:r>
            <w:r w:rsidR="00995673" w:rsidRPr="00363813">
              <w:rPr>
                <w:rFonts w:ascii="Arial" w:hAnsi="Arial" w:cs="Arial"/>
                <w:color w:val="000000" w:themeColor="text1"/>
                <w:sz w:val="24"/>
                <w:szCs w:val="24"/>
              </w:rPr>
              <w:t xml:space="preserve"> </w:t>
            </w:r>
          </w:p>
          <w:p w14:paraId="7BC3C125" w14:textId="77777777" w:rsidR="00DA4229" w:rsidRPr="00363813" w:rsidRDefault="00DA4229" w:rsidP="00DA4229">
            <w:pPr>
              <w:rPr>
                <w:rFonts w:ascii="Arial" w:hAnsi="Arial" w:cs="Arial"/>
                <w:color w:val="000000" w:themeColor="text1"/>
                <w:sz w:val="24"/>
                <w:szCs w:val="24"/>
              </w:rPr>
            </w:pPr>
          </w:p>
        </w:tc>
      </w:tr>
      <w:tr w:rsidR="00086C99" w:rsidRPr="00D34A9C" w14:paraId="5364AC5F" w14:textId="77777777" w:rsidTr="00086C99">
        <w:tc>
          <w:tcPr>
            <w:tcW w:w="2760" w:type="dxa"/>
            <w:tcBorders>
              <w:top w:val="nil"/>
              <w:left w:val="nil"/>
              <w:bottom w:val="nil"/>
              <w:right w:val="nil"/>
            </w:tcBorders>
          </w:tcPr>
          <w:p w14:paraId="62351960" w14:textId="77777777" w:rsidR="00086C99" w:rsidRPr="00D34A9C" w:rsidRDefault="00086C99" w:rsidP="00212A86">
            <w:pPr>
              <w:rPr>
                <w:rFonts w:ascii="Arial" w:hAnsi="Arial" w:cs="Arial"/>
                <w:sz w:val="24"/>
                <w:szCs w:val="24"/>
              </w:rPr>
            </w:pPr>
            <w:r w:rsidRPr="00D34A9C">
              <w:rPr>
                <w:rFonts w:ascii="Arial" w:hAnsi="Arial" w:cs="Arial"/>
                <w:sz w:val="24"/>
                <w:szCs w:val="24"/>
              </w:rPr>
              <w:t>“Quality Standards”</w:t>
            </w:r>
          </w:p>
        </w:tc>
        <w:tc>
          <w:tcPr>
            <w:tcW w:w="6798" w:type="dxa"/>
            <w:tcBorders>
              <w:top w:val="nil"/>
              <w:left w:val="nil"/>
              <w:bottom w:val="nil"/>
              <w:right w:val="nil"/>
            </w:tcBorders>
          </w:tcPr>
          <w:p w14:paraId="2A1B741C" w14:textId="77777777" w:rsidR="00086C99" w:rsidRDefault="00086C99" w:rsidP="00212A86">
            <w:pPr>
              <w:rPr>
                <w:rFonts w:ascii="Arial" w:hAnsi="Arial" w:cs="Arial"/>
                <w:sz w:val="24"/>
                <w:szCs w:val="24"/>
              </w:rPr>
            </w:pPr>
            <w:r w:rsidRPr="00D34A9C">
              <w:rPr>
                <w:rFonts w:ascii="Arial" w:hAnsi="Arial" w:cs="Arial"/>
                <w:sz w:val="24"/>
                <w:szCs w:val="24"/>
              </w:rPr>
              <w:t>means the quality standards published by the British Standards Institute, the International Organisation for Standar</w:t>
            </w:r>
            <w:r w:rsidR="00EE2F83">
              <w:rPr>
                <w:rFonts w:ascii="Arial" w:hAnsi="Arial" w:cs="Arial"/>
                <w:sz w:val="24"/>
                <w:szCs w:val="24"/>
              </w:rPr>
              <w:t>disation or other reputable bodies</w:t>
            </w:r>
            <w:r w:rsidRPr="00D34A9C">
              <w:rPr>
                <w:rFonts w:ascii="Arial" w:hAnsi="Arial" w:cs="Arial"/>
                <w:sz w:val="24"/>
                <w:szCs w:val="24"/>
              </w:rPr>
              <w:t xml:space="preserve">, that a leading company within the </w:t>
            </w:r>
            <w:r w:rsidR="0014181E">
              <w:rPr>
                <w:rFonts w:ascii="Arial" w:hAnsi="Arial" w:cs="Arial"/>
                <w:sz w:val="24"/>
                <w:szCs w:val="24"/>
              </w:rPr>
              <w:t>Supplier</w:t>
            </w:r>
            <w:r w:rsidRPr="00D34A9C">
              <w:rPr>
                <w:rFonts w:ascii="Arial" w:hAnsi="Arial" w:cs="Arial"/>
                <w:sz w:val="24"/>
                <w:szCs w:val="24"/>
              </w:rPr>
              <w:t>’s relevant industry or business sector w</w:t>
            </w:r>
            <w:r w:rsidR="00EE2F83">
              <w:rPr>
                <w:rFonts w:ascii="Arial" w:hAnsi="Arial" w:cs="Arial"/>
                <w:sz w:val="24"/>
                <w:szCs w:val="24"/>
              </w:rPr>
              <w:t>ould be expected to comply with in their most current form.</w:t>
            </w:r>
          </w:p>
          <w:p w14:paraId="7A420FCA" w14:textId="77777777" w:rsidR="00086C99" w:rsidRPr="00D34A9C" w:rsidRDefault="00086C99" w:rsidP="00212A86">
            <w:pPr>
              <w:rPr>
                <w:rFonts w:ascii="Arial" w:hAnsi="Arial" w:cs="Arial"/>
                <w:sz w:val="24"/>
                <w:szCs w:val="24"/>
              </w:rPr>
            </w:pPr>
          </w:p>
        </w:tc>
      </w:tr>
      <w:tr w:rsidR="00BE1DD7" w:rsidRPr="00D34A9C" w14:paraId="7D391019" w14:textId="77777777" w:rsidTr="00086C99">
        <w:tc>
          <w:tcPr>
            <w:tcW w:w="2760" w:type="dxa"/>
            <w:tcBorders>
              <w:top w:val="nil"/>
              <w:left w:val="nil"/>
              <w:bottom w:val="nil"/>
              <w:right w:val="nil"/>
            </w:tcBorders>
          </w:tcPr>
          <w:p w14:paraId="5835993E" w14:textId="77777777" w:rsidR="00BE1DD7" w:rsidRDefault="00BE1DD7" w:rsidP="00A17BD1">
            <w:pPr>
              <w:rPr>
                <w:rFonts w:ascii="Arial" w:hAnsi="Arial" w:cs="Arial"/>
                <w:sz w:val="24"/>
                <w:szCs w:val="24"/>
              </w:rPr>
            </w:pPr>
            <w:r w:rsidRPr="00D34A9C">
              <w:rPr>
                <w:rFonts w:ascii="Arial" w:hAnsi="Arial" w:cs="Arial"/>
                <w:sz w:val="24"/>
                <w:szCs w:val="24"/>
              </w:rPr>
              <w:t>“Special Conditions”</w:t>
            </w:r>
          </w:p>
          <w:p w14:paraId="1B44CC79" w14:textId="77777777" w:rsidR="007F7B1F" w:rsidRDefault="007F7B1F" w:rsidP="00A17BD1">
            <w:pPr>
              <w:rPr>
                <w:rFonts w:ascii="Arial" w:hAnsi="Arial" w:cs="Arial"/>
                <w:sz w:val="24"/>
                <w:szCs w:val="24"/>
              </w:rPr>
            </w:pPr>
          </w:p>
          <w:p w14:paraId="3964F57B" w14:textId="77777777" w:rsidR="007F7B1F" w:rsidRDefault="007F7B1F" w:rsidP="00A17BD1">
            <w:pPr>
              <w:rPr>
                <w:rFonts w:ascii="Arial" w:hAnsi="Arial" w:cs="Arial"/>
                <w:sz w:val="24"/>
                <w:szCs w:val="24"/>
              </w:rPr>
            </w:pPr>
          </w:p>
          <w:p w14:paraId="712A3A03" w14:textId="77777777" w:rsidR="007F7B1F" w:rsidRDefault="007F7B1F" w:rsidP="00A17BD1">
            <w:pPr>
              <w:rPr>
                <w:rFonts w:ascii="Arial" w:hAnsi="Arial" w:cs="Arial"/>
                <w:sz w:val="24"/>
                <w:szCs w:val="24"/>
              </w:rPr>
            </w:pPr>
          </w:p>
          <w:p w14:paraId="7C00661E" w14:textId="77777777" w:rsidR="007F7B1F" w:rsidRDefault="007F7B1F" w:rsidP="00A17BD1">
            <w:pPr>
              <w:rPr>
                <w:rFonts w:ascii="Arial" w:hAnsi="Arial" w:cs="Arial"/>
                <w:sz w:val="24"/>
                <w:szCs w:val="24"/>
              </w:rPr>
            </w:pPr>
          </w:p>
          <w:p w14:paraId="365A95CB" w14:textId="77777777" w:rsidR="007F7B1F" w:rsidRDefault="007F7B1F" w:rsidP="00A17BD1">
            <w:pPr>
              <w:rPr>
                <w:rFonts w:ascii="Arial" w:hAnsi="Arial" w:cs="Arial"/>
                <w:sz w:val="24"/>
                <w:szCs w:val="24"/>
              </w:rPr>
            </w:pPr>
          </w:p>
          <w:p w14:paraId="4C316131" w14:textId="77777777" w:rsidR="007F7B1F" w:rsidRDefault="007F7B1F" w:rsidP="00A17BD1">
            <w:pPr>
              <w:rPr>
                <w:rFonts w:ascii="Arial" w:hAnsi="Arial" w:cs="Arial"/>
                <w:sz w:val="24"/>
                <w:szCs w:val="24"/>
              </w:rPr>
            </w:pPr>
          </w:p>
          <w:p w14:paraId="1D6A637A" w14:textId="77777777" w:rsidR="007F7B1F" w:rsidRDefault="007F7B1F" w:rsidP="00A17BD1">
            <w:pPr>
              <w:rPr>
                <w:rFonts w:ascii="Arial" w:hAnsi="Arial" w:cs="Arial"/>
                <w:sz w:val="24"/>
                <w:szCs w:val="24"/>
              </w:rPr>
            </w:pPr>
          </w:p>
          <w:p w14:paraId="15770E86" w14:textId="77777777" w:rsidR="007F7B1F" w:rsidRDefault="007F7B1F" w:rsidP="00A17BD1">
            <w:pPr>
              <w:rPr>
                <w:rFonts w:ascii="Arial" w:hAnsi="Arial" w:cs="Arial"/>
                <w:sz w:val="24"/>
                <w:szCs w:val="24"/>
              </w:rPr>
            </w:pPr>
          </w:p>
          <w:p w14:paraId="2965A601" w14:textId="1F4A44A0" w:rsidR="00133F43" w:rsidRDefault="00133F43" w:rsidP="00A17BD1">
            <w:pPr>
              <w:rPr>
                <w:rFonts w:ascii="Arial" w:hAnsi="Arial" w:cs="Arial"/>
                <w:sz w:val="24"/>
                <w:szCs w:val="24"/>
              </w:rPr>
            </w:pPr>
            <w:r>
              <w:rPr>
                <w:rFonts w:ascii="Arial" w:hAnsi="Arial" w:cs="Arial"/>
                <w:sz w:val="24"/>
                <w:szCs w:val="24"/>
              </w:rPr>
              <w:t>“Specification”</w:t>
            </w:r>
          </w:p>
          <w:p w14:paraId="07D6B2B0" w14:textId="77777777" w:rsidR="00C5112A" w:rsidRDefault="00C5112A" w:rsidP="00A17BD1">
            <w:pPr>
              <w:rPr>
                <w:rFonts w:ascii="Arial" w:hAnsi="Arial" w:cs="Arial"/>
                <w:sz w:val="24"/>
                <w:szCs w:val="24"/>
              </w:rPr>
            </w:pPr>
          </w:p>
          <w:p w14:paraId="4D73845B" w14:textId="77777777" w:rsidR="00C5112A" w:rsidRDefault="00C5112A" w:rsidP="00A17BD1">
            <w:pPr>
              <w:rPr>
                <w:rFonts w:ascii="Arial" w:hAnsi="Arial" w:cs="Arial"/>
                <w:sz w:val="24"/>
                <w:szCs w:val="24"/>
              </w:rPr>
            </w:pPr>
          </w:p>
          <w:p w14:paraId="0F68B14B" w14:textId="77777777" w:rsidR="00133F43" w:rsidRDefault="00133F43" w:rsidP="00A17BD1">
            <w:pPr>
              <w:rPr>
                <w:rFonts w:ascii="Arial" w:hAnsi="Arial" w:cs="Arial"/>
                <w:sz w:val="24"/>
                <w:szCs w:val="24"/>
              </w:rPr>
            </w:pPr>
          </w:p>
          <w:p w14:paraId="1374DDEF" w14:textId="12E8FE19" w:rsidR="007F7B1F" w:rsidRDefault="007F7B1F" w:rsidP="00A17BD1">
            <w:pPr>
              <w:rPr>
                <w:rFonts w:ascii="Arial" w:hAnsi="Arial" w:cs="Arial"/>
                <w:sz w:val="24"/>
                <w:szCs w:val="24"/>
              </w:rPr>
            </w:pPr>
            <w:r>
              <w:rPr>
                <w:rFonts w:ascii="Arial" w:hAnsi="Arial" w:cs="Arial"/>
                <w:sz w:val="24"/>
                <w:szCs w:val="24"/>
              </w:rPr>
              <w:t>“Schedule of Prices”</w:t>
            </w:r>
          </w:p>
          <w:p w14:paraId="085E930F" w14:textId="77777777" w:rsidR="006705FB" w:rsidRDefault="006705FB" w:rsidP="00A17BD1">
            <w:pPr>
              <w:rPr>
                <w:rFonts w:ascii="Arial" w:hAnsi="Arial" w:cs="Arial"/>
                <w:sz w:val="24"/>
                <w:szCs w:val="24"/>
              </w:rPr>
            </w:pPr>
          </w:p>
          <w:p w14:paraId="066C053D" w14:textId="77777777" w:rsidR="006705FB" w:rsidRDefault="006705FB" w:rsidP="00A17BD1">
            <w:pPr>
              <w:rPr>
                <w:rFonts w:ascii="Arial" w:hAnsi="Arial" w:cs="Arial"/>
                <w:sz w:val="24"/>
                <w:szCs w:val="24"/>
              </w:rPr>
            </w:pPr>
          </w:p>
          <w:p w14:paraId="39BDE24F" w14:textId="77777777" w:rsidR="006705FB" w:rsidRDefault="006705FB" w:rsidP="00A17BD1">
            <w:pPr>
              <w:rPr>
                <w:rFonts w:ascii="Arial" w:hAnsi="Arial" w:cs="Arial"/>
                <w:sz w:val="24"/>
                <w:szCs w:val="24"/>
              </w:rPr>
            </w:pPr>
          </w:p>
          <w:p w14:paraId="0D3D3F40" w14:textId="77777777" w:rsidR="009B2665" w:rsidRDefault="009B2665" w:rsidP="00A17BD1">
            <w:pPr>
              <w:rPr>
                <w:rFonts w:ascii="Arial" w:hAnsi="Arial" w:cs="Arial"/>
                <w:sz w:val="24"/>
                <w:szCs w:val="24"/>
              </w:rPr>
            </w:pPr>
            <w:r>
              <w:rPr>
                <w:rFonts w:ascii="Arial" w:hAnsi="Arial" w:cs="Arial"/>
                <w:sz w:val="24"/>
                <w:szCs w:val="24"/>
              </w:rPr>
              <w:t xml:space="preserve">“Staff” </w:t>
            </w:r>
          </w:p>
          <w:p w14:paraId="01B03752" w14:textId="77777777" w:rsidR="007F7B1F" w:rsidRPr="00D34A9C" w:rsidRDefault="007F7B1F" w:rsidP="00A17BD1">
            <w:pPr>
              <w:rPr>
                <w:rFonts w:ascii="Arial" w:hAnsi="Arial" w:cs="Arial"/>
                <w:sz w:val="24"/>
                <w:szCs w:val="24"/>
              </w:rPr>
            </w:pPr>
          </w:p>
        </w:tc>
        <w:tc>
          <w:tcPr>
            <w:tcW w:w="6798" w:type="dxa"/>
            <w:tcBorders>
              <w:top w:val="nil"/>
              <w:left w:val="nil"/>
              <w:bottom w:val="nil"/>
              <w:right w:val="nil"/>
            </w:tcBorders>
          </w:tcPr>
          <w:p w14:paraId="6046F9B0" w14:textId="080C81A2" w:rsidR="00BE1DD7" w:rsidRPr="00017764" w:rsidRDefault="00BE1DD7" w:rsidP="00A17BD1">
            <w:pPr>
              <w:rPr>
                <w:rFonts w:ascii="Arial" w:hAnsi="Arial" w:cs="Arial"/>
                <w:sz w:val="24"/>
                <w:szCs w:val="24"/>
              </w:rPr>
            </w:pPr>
            <w:r w:rsidRPr="00017764">
              <w:rPr>
                <w:rFonts w:ascii="Arial" w:hAnsi="Arial" w:cs="Arial"/>
                <w:sz w:val="24"/>
                <w:szCs w:val="24"/>
              </w:rPr>
              <w:lastRenderedPageBreak/>
              <w:t xml:space="preserve">means those </w:t>
            </w:r>
            <w:r w:rsidR="00866B7B" w:rsidRPr="00017764">
              <w:rPr>
                <w:rFonts w:ascii="Arial" w:hAnsi="Arial" w:cs="Arial"/>
                <w:sz w:val="24"/>
                <w:szCs w:val="24"/>
              </w:rPr>
              <w:t xml:space="preserve">further or supplementary </w:t>
            </w:r>
            <w:r w:rsidRPr="00017764">
              <w:rPr>
                <w:rFonts w:ascii="Arial" w:hAnsi="Arial" w:cs="Arial"/>
                <w:sz w:val="24"/>
                <w:szCs w:val="24"/>
              </w:rPr>
              <w:t>conditions agreed between the parties in relation to the provision of</w:t>
            </w:r>
            <w:r w:rsidR="00E3222F" w:rsidRPr="00017764">
              <w:rPr>
                <w:rFonts w:ascii="Arial" w:hAnsi="Arial" w:cs="Arial"/>
                <w:sz w:val="24"/>
                <w:szCs w:val="24"/>
              </w:rPr>
              <w:t xml:space="preserve"> Works</w:t>
            </w:r>
            <w:r w:rsidRPr="00017764">
              <w:rPr>
                <w:rFonts w:ascii="Arial" w:hAnsi="Arial" w:cs="Arial"/>
                <w:sz w:val="24"/>
                <w:szCs w:val="24"/>
              </w:rPr>
              <w:t xml:space="preserve"> </w:t>
            </w:r>
            <w:r w:rsidR="00866B7B" w:rsidRPr="00017764">
              <w:rPr>
                <w:rFonts w:ascii="Arial" w:hAnsi="Arial" w:cs="Arial"/>
                <w:sz w:val="24"/>
                <w:szCs w:val="24"/>
              </w:rPr>
              <w:t xml:space="preserve">and Services </w:t>
            </w:r>
            <w:r w:rsidRPr="00017764">
              <w:rPr>
                <w:rFonts w:ascii="Arial" w:hAnsi="Arial" w:cs="Arial"/>
                <w:sz w:val="24"/>
                <w:szCs w:val="24"/>
              </w:rPr>
              <w:t>which are additional to the terms and conditions of this Agreement</w:t>
            </w:r>
            <w:r w:rsidR="00866B7B" w:rsidRPr="00017764">
              <w:rPr>
                <w:rFonts w:ascii="Arial" w:hAnsi="Arial" w:cs="Arial"/>
                <w:sz w:val="24"/>
                <w:szCs w:val="24"/>
              </w:rPr>
              <w:t xml:space="preserve"> and any </w:t>
            </w:r>
            <w:proofErr w:type="gramStart"/>
            <w:r w:rsidR="00866B7B" w:rsidRPr="00017764">
              <w:rPr>
                <w:rFonts w:ascii="Arial" w:hAnsi="Arial" w:cs="Arial"/>
                <w:sz w:val="24"/>
                <w:szCs w:val="24"/>
              </w:rPr>
              <w:t xml:space="preserve">particular </w:t>
            </w:r>
            <w:r w:rsidR="007C558E">
              <w:rPr>
                <w:rFonts w:ascii="Arial" w:hAnsi="Arial" w:cs="Arial"/>
                <w:sz w:val="24"/>
                <w:szCs w:val="24"/>
              </w:rPr>
              <w:t>C</w:t>
            </w:r>
            <w:r w:rsidR="00866B7B" w:rsidRPr="00017764">
              <w:rPr>
                <w:rFonts w:ascii="Arial" w:hAnsi="Arial" w:cs="Arial"/>
                <w:sz w:val="24"/>
                <w:szCs w:val="24"/>
              </w:rPr>
              <w:t>all-</w:t>
            </w:r>
            <w:r w:rsidR="007C558E">
              <w:rPr>
                <w:rFonts w:ascii="Arial" w:hAnsi="Arial" w:cs="Arial"/>
                <w:sz w:val="24"/>
                <w:szCs w:val="24"/>
              </w:rPr>
              <w:t>O</w:t>
            </w:r>
            <w:r w:rsidR="00866B7B" w:rsidRPr="00017764">
              <w:rPr>
                <w:rFonts w:ascii="Arial" w:hAnsi="Arial" w:cs="Arial"/>
                <w:sz w:val="24"/>
                <w:szCs w:val="24"/>
              </w:rPr>
              <w:t>ff</w:t>
            </w:r>
            <w:proofErr w:type="gramEnd"/>
            <w:r w:rsidR="00866B7B" w:rsidRPr="00017764">
              <w:rPr>
                <w:rFonts w:ascii="Arial" w:hAnsi="Arial" w:cs="Arial"/>
                <w:sz w:val="24"/>
                <w:szCs w:val="24"/>
              </w:rPr>
              <w:t xml:space="preserve"> </w:t>
            </w:r>
            <w:r w:rsidR="007C558E">
              <w:rPr>
                <w:rFonts w:ascii="Arial" w:hAnsi="Arial" w:cs="Arial"/>
                <w:sz w:val="24"/>
                <w:szCs w:val="24"/>
              </w:rPr>
              <w:t xml:space="preserve">Contract </w:t>
            </w:r>
            <w:r w:rsidR="00866B7B" w:rsidRPr="00017764">
              <w:rPr>
                <w:rFonts w:ascii="Arial" w:hAnsi="Arial" w:cs="Arial"/>
                <w:sz w:val="24"/>
                <w:szCs w:val="24"/>
              </w:rPr>
              <w:t>under this Agreement</w:t>
            </w:r>
            <w:r w:rsidRPr="00017764">
              <w:rPr>
                <w:rFonts w:ascii="Arial" w:hAnsi="Arial" w:cs="Arial"/>
                <w:sz w:val="24"/>
                <w:szCs w:val="24"/>
              </w:rPr>
              <w:t>. Each Special Conditions document will be annexe</w:t>
            </w:r>
            <w:r w:rsidR="00EE2F83" w:rsidRPr="00017764">
              <w:rPr>
                <w:rFonts w:ascii="Arial" w:hAnsi="Arial" w:cs="Arial"/>
                <w:sz w:val="24"/>
                <w:szCs w:val="24"/>
              </w:rPr>
              <w:t>d to the relevant Works Instruction</w:t>
            </w:r>
            <w:r w:rsidR="00866B7B" w:rsidRPr="00017764">
              <w:rPr>
                <w:rFonts w:ascii="Arial" w:hAnsi="Arial" w:cs="Arial"/>
                <w:sz w:val="24"/>
                <w:szCs w:val="24"/>
              </w:rPr>
              <w:t>/Purchase Order</w:t>
            </w:r>
            <w:r w:rsidRPr="00017764">
              <w:rPr>
                <w:rFonts w:ascii="Arial" w:hAnsi="Arial" w:cs="Arial"/>
                <w:sz w:val="24"/>
                <w:szCs w:val="24"/>
              </w:rPr>
              <w:t xml:space="preserve"> and </w:t>
            </w:r>
            <w:r w:rsidR="00866B7B" w:rsidRPr="00017764">
              <w:rPr>
                <w:rFonts w:ascii="Arial" w:hAnsi="Arial" w:cs="Arial"/>
                <w:sz w:val="24"/>
                <w:szCs w:val="24"/>
              </w:rPr>
              <w:t xml:space="preserve">shall be deemed to be incorporated </w:t>
            </w:r>
            <w:r w:rsidR="00995673" w:rsidRPr="00017764">
              <w:rPr>
                <w:rFonts w:ascii="Arial" w:hAnsi="Arial" w:cs="Arial"/>
                <w:sz w:val="24"/>
                <w:szCs w:val="24"/>
              </w:rPr>
              <w:t xml:space="preserve">as appropriate </w:t>
            </w:r>
            <w:r w:rsidR="00866B7B" w:rsidRPr="00017764">
              <w:rPr>
                <w:rFonts w:ascii="Arial" w:hAnsi="Arial" w:cs="Arial"/>
                <w:sz w:val="24"/>
                <w:szCs w:val="24"/>
              </w:rPr>
              <w:t xml:space="preserve">into </w:t>
            </w:r>
            <w:r w:rsidRPr="00017764">
              <w:rPr>
                <w:rFonts w:ascii="Arial" w:hAnsi="Arial" w:cs="Arial"/>
                <w:sz w:val="24"/>
                <w:szCs w:val="24"/>
              </w:rPr>
              <w:t>this Agreement</w:t>
            </w:r>
            <w:r w:rsidR="00866B7B" w:rsidRPr="00017764">
              <w:rPr>
                <w:rFonts w:ascii="Arial" w:hAnsi="Arial" w:cs="Arial"/>
                <w:sz w:val="24"/>
                <w:szCs w:val="24"/>
              </w:rPr>
              <w:t xml:space="preserve"> and that specific </w:t>
            </w:r>
            <w:r w:rsidR="00224A4E">
              <w:rPr>
                <w:rFonts w:ascii="Arial" w:hAnsi="Arial" w:cs="Arial"/>
                <w:sz w:val="24"/>
                <w:szCs w:val="24"/>
              </w:rPr>
              <w:t>C</w:t>
            </w:r>
            <w:r w:rsidR="00866B7B" w:rsidRPr="00017764">
              <w:rPr>
                <w:rFonts w:ascii="Arial" w:hAnsi="Arial" w:cs="Arial"/>
                <w:sz w:val="24"/>
                <w:szCs w:val="24"/>
              </w:rPr>
              <w:t>all-off</w:t>
            </w:r>
            <w:r w:rsidR="007C558E">
              <w:rPr>
                <w:rFonts w:ascii="Arial" w:hAnsi="Arial" w:cs="Arial"/>
                <w:sz w:val="24"/>
                <w:szCs w:val="24"/>
              </w:rPr>
              <w:t xml:space="preserve"> Contract</w:t>
            </w:r>
            <w:r w:rsidR="0062679F" w:rsidRPr="00017764">
              <w:rPr>
                <w:rFonts w:ascii="Arial" w:hAnsi="Arial" w:cs="Arial"/>
                <w:sz w:val="24"/>
                <w:szCs w:val="24"/>
              </w:rPr>
              <w:t>.</w:t>
            </w:r>
          </w:p>
          <w:p w14:paraId="50C9375D" w14:textId="77777777" w:rsidR="00133F43" w:rsidRPr="00017764" w:rsidRDefault="00133F43" w:rsidP="00A17BD1">
            <w:pPr>
              <w:rPr>
                <w:rFonts w:ascii="Arial" w:hAnsi="Arial" w:cs="Arial"/>
                <w:sz w:val="24"/>
                <w:szCs w:val="24"/>
              </w:rPr>
            </w:pPr>
          </w:p>
          <w:p w14:paraId="3246E27C" w14:textId="6B20E6C0" w:rsidR="00133F43" w:rsidRPr="00017764" w:rsidRDefault="00133F43" w:rsidP="00A17BD1">
            <w:pPr>
              <w:rPr>
                <w:rFonts w:ascii="Arial" w:hAnsi="Arial" w:cs="Arial"/>
                <w:sz w:val="24"/>
                <w:szCs w:val="24"/>
              </w:rPr>
            </w:pPr>
            <w:r w:rsidRPr="00017764">
              <w:rPr>
                <w:rFonts w:ascii="Arial" w:hAnsi="Arial" w:cs="Arial"/>
                <w:sz w:val="24"/>
                <w:szCs w:val="24"/>
              </w:rPr>
              <w:t xml:space="preserve">means </w:t>
            </w:r>
            <w:r w:rsidR="00003753" w:rsidRPr="00053FE1">
              <w:rPr>
                <w:rFonts w:ascii="Arial" w:hAnsi="Arial" w:cs="Arial"/>
                <w:color w:val="000000" w:themeColor="text1"/>
                <w:sz w:val="24"/>
                <w:szCs w:val="24"/>
              </w:rPr>
              <w:t xml:space="preserve">the specification contained the ITT against </w:t>
            </w:r>
            <w:r w:rsidR="00017764">
              <w:rPr>
                <w:rFonts w:ascii="Arial" w:hAnsi="Arial" w:cs="Arial"/>
                <w:color w:val="000000" w:themeColor="text1"/>
                <w:sz w:val="24"/>
                <w:szCs w:val="24"/>
              </w:rPr>
              <w:t xml:space="preserve">which </w:t>
            </w:r>
            <w:r w:rsidR="00126DE0" w:rsidRPr="00053FE1">
              <w:rPr>
                <w:rFonts w:ascii="Arial" w:hAnsi="Arial" w:cs="Arial"/>
                <w:color w:val="000000" w:themeColor="text1"/>
                <w:sz w:val="24"/>
                <w:szCs w:val="24"/>
              </w:rPr>
              <w:t xml:space="preserve">the Supplier submitted </w:t>
            </w:r>
            <w:r w:rsidR="00003753" w:rsidRPr="00053FE1">
              <w:rPr>
                <w:rFonts w:ascii="Arial" w:hAnsi="Arial" w:cs="Arial"/>
                <w:color w:val="000000" w:themeColor="text1"/>
                <w:sz w:val="24"/>
                <w:szCs w:val="24"/>
              </w:rPr>
              <w:t xml:space="preserve">a Tender </w:t>
            </w:r>
            <w:r w:rsidR="0014333F">
              <w:rPr>
                <w:rFonts w:ascii="Arial" w:hAnsi="Arial" w:cs="Arial"/>
                <w:color w:val="000000" w:themeColor="text1"/>
                <w:sz w:val="24"/>
                <w:szCs w:val="24"/>
              </w:rPr>
              <w:t xml:space="preserve">in </w:t>
            </w:r>
            <w:r w:rsidR="00003753" w:rsidRPr="00053FE1">
              <w:rPr>
                <w:rFonts w:ascii="Arial" w:hAnsi="Arial" w:cs="Arial"/>
                <w:color w:val="000000" w:themeColor="text1"/>
                <w:sz w:val="24"/>
                <w:szCs w:val="24"/>
              </w:rPr>
              <w:t>response to the C</w:t>
            </w:r>
            <w:r w:rsidR="00C41934">
              <w:rPr>
                <w:rFonts w:ascii="Arial" w:hAnsi="Arial" w:cs="Arial"/>
                <w:color w:val="000000" w:themeColor="text1"/>
                <w:sz w:val="24"/>
                <w:szCs w:val="24"/>
              </w:rPr>
              <w:t>ouncil’s</w:t>
            </w:r>
            <w:r w:rsidR="00F35990">
              <w:rPr>
                <w:rFonts w:ascii="Arial" w:hAnsi="Arial" w:cs="Arial"/>
                <w:color w:val="000000" w:themeColor="text1"/>
                <w:sz w:val="24"/>
                <w:szCs w:val="24"/>
              </w:rPr>
              <w:t xml:space="preserve"> ITT</w:t>
            </w:r>
            <w:r w:rsidR="00003753" w:rsidRPr="00053FE1">
              <w:rPr>
                <w:rFonts w:ascii="Arial" w:hAnsi="Arial" w:cs="Arial"/>
                <w:color w:val="000000" w:themeColor="text1"/>
                <w:sz w:val="24"/>
                <w:szCs w:val="24"/>
              </w:rPr>
              <w:t>.</w:t>
            </w:r>
          </w:p>
          <w:p w14:paraId="30D6F8B6" w14:textId="77777777" w:rsidR="0062679F" w:rsidRPr="00017764" w:rsidRDefault="0062679F" w:rsidP="00A17BD1">
            <w:pPr>
              <w:rPr>
                <w:rFonts w:ascii="Arial" w:hAnsi="Arial" w:cs="Arial"/>
                <w:sz w:val="24"/>
                <w:szCs w:val="24"/>
              </w:rPr>
            </w:pPr>
          </w:p>
          <w:p w14:paraId="1DE5B7EC" w14:textId="77777777" w:rsidR="007F7B1F" w:rsidRPr="00017764" w:rsidRDefault="007F7B1F" w:rsidP="00A17BD1">
            <w:pPr>
              <w:rPr>
                <w:rFonts w:ascii="Arial" w:hAnsi="Arial" w:cs="Arial"/>
                <w:sz w:val="24"/>
                <w:szCs w:val="24"/>
              </w:rPr>
            </w:pPr>
          </w:p>
          <w:p w14:paraId="10CDA131" w14:textId="3C5A60B8" w:rsidR="00765335" w:rsidRPr="00017764" w:rsidRDefault="007F7B1F" w:rsidP="00A17BD1">
            <w:pPr>
              <w:rPr>
                <w:rFonts w:ascii="Arial" w:hAnsi="Arial" w:cs="Arial"/>
                <w:sz w:val="24"/>
                <w:szCs w:val="24"/>
              </w:rPr>
            </w:pPr>
            <w:r w:rsidRPr="00017764">
              <w:rPr>
                <w:rFonts w:ascii="Arial" w:hAnsi="Arial" w:cs="Arial"/>
                <w:sz w:val="24"/>
                <w:szCs w:val="24"/>
              </w:rPr>
              <w:t xml:space="preserve">means the Schedule of Prices </w:t>
            </w:r>
            <w:r w:rsidR="006705FB">
              <w:rPr>
                <w:rFonts w:ascii="Arial" w:hAnsi="Arial" w:cs="Arial"/>
                <w:sz w:val="24"/>
                <w:szCs w:val="24"/>
              </w:rPr>
              <w:t>(schedule of rates)</w:t>
            </w:r>
            <w:r w:rsidR="006705FB" w:rsidRPr="00D34A9C">
              <w:rPr>
                <w:rFonts w:ascii="Arial" w:hAnsi="Arial" w:cs="Arial"/>
                <w:sz w:val="24"/>
                <w:szCs w:val="24"/>
              </w:rPr>
              <w:t xml:space="preserve"> </w:t>
            </w:r>
            <w:r w:rsidRPr="00017764">
              <w:rPr>
                <w:rFonts w:ascii="Arial" w:hAnsi="Arial" w:cs="Arial"/>
                <w:sz w:val="24"/>
                <w:szCs w:val="24"/>
              </w:rPr>
              <w:t xml:space="preserve">submitted with the Tender and annexed at </w:t>
            </w:r>
            <w:r w:rsidR="00995673" w:rsidRPr="00017764">
              <w:rPr>
                <w:rFonts w:ascii="Arial" w:hAnsi="Arial" w:cs="Arial"/>
                <w:sz w:val="24"/>
                <w:szCs w:val="24"/>
              </w:rPr>
              <w:t xml:space="preserve">Schedule 1 </w:t>
            </w:r>
          </w:p>
          <w:p w14:paraId="3BADA114" w14:textId="77777777" w:rsidR="00995673" w:rsidRPr="00017764" w:rsidRDefault="00995673" w:rsidP="00A17BD1">
            <w:pPr>
              <w:rPr>
                <w:rFonts w:ascii="Arial" w:hAnsi="Arial" w:cs="Arial"/>
                <w:sz w:val="24"/>
                <w:szCs w:val="24"/>
              </w:rPr>
            </w:pPr>
          </w:p>
          <w:p w14:paraId="2B2EE06C" w14:textId="77777777" w:rsidR="000B56DC" w:rsidRPr="00017764" w:rsidRDefault="000B56DC" w:rsidP="00A17BD1">
            <w:pPr>
              <w:rPr>
                <w:rFonts w:ascii="Arial" w:hAnsi="Arial" w:cs="Arial"/>
                <w:sz w:val="24"/>
                <w:szCs w:val="24"/>
              </w:rPr>
            </w:pPr>
          </w:p>
          <w:p w14:paraId="0F0952A9" w14:textId="16C1FDB6" w:rsidR="009B2665" w:rsidRPr="00017764" w:rsidRDefault="009B2665" w:rsidP="00A17BD1">
            <w:pPr>
              <w:rPr>
                <w:rFonts w:ascii="Arial" w:hAnsi="Arial" w:cs="Arial"/>
                <w:sz w:val="24"/>
                <w:szCs w:val="24"/>
              </w:rPr>
            </w:pPr>
            <w:r w:rsidRPr="00017764">
              <w:rPr>
                <w:rFonts w:ascii="Arial" w:hAnsi="Arial" w:cs="Arial"/>
                <w:sz w:val="24"/>
                <w:szCs w:val="24"/>
              </w:rPr>
              <w:t>means all persons employed by the Supplier together with the Supplier’s servants, agents, suppliers and sub-contractors used in the performance of its obligations</w:t>
            </w:r>
            <w:r w:rsidR="000E2319" w:rsidRPr="00017764">
              <w:rPr>
                <w:rFonts w:ascii="Arial" w:hAnsi="Arial" w:cs="Arial"/>
                <w:sz w:val="24"/>
                <w:szCs w:val="24"/>
              </w:rPr>
              <w:t xml:space="preserve"> under this Agreement</w:t>
            </w:r>
          </w:p>
          <w:p w14:paraId="73B4E16D" w14:textId="77777777" w:rsidR="009B2665" w:rsidRPr="00017764" w:rsidRDefault="009B2665" w:rsidP="00A17BD1">
            <w:pPr>
              <w:rPr>
                <w:rFonts w:ascii="Arial" w:hAnsi="Arial" w:cs="Arial"/>
                <w:sz w:val="24"/>
                <w:szCs w:val="24"/>
              </w:rPr>
            </w:pPr>
          </w:p>
        </w:tc>
      </w:tr>
      <w:tr w:rsidR="00BE1DD7" w:rsidRPr="00D34A9C" w14:paraId="4D9193DF" w14:textId="77777777" w:rsidTr="00086C99">
        <w:tc>
          <w:tcPr>
            <w:tcW w:w="2760" w:type="dxa"/>
            <w:tcBorders>
              <w:top w:val="nil"/>
              <w:left w:val="nil"/>
              <w:bottom w:val="nil"/>
              <w:right w:val="nil"/>
            </w:tcBorders>
          </w:tcPr>
          <w:p w14:paraId="112B98E1" w14:textId="77777777" w:rsidR="00BE1DD7" w:rsidRPr="00D34A9C" w:rsidRDefault="00BE1DD7" w:rsidP="00A17BD1">
            <w:pPr>
              <w:rPr>
                <w:rFonts w:ascii="Arial" w:hAnsi="Arial" w:cs="Arial"/>
                <w:sz w:val="24"/>
                <w:szCs w:val="24"/>
              </w:rPr>
            </w:pPr>
            <w:r w:rsidRPr="00D34A9C">
              <w:rPr>
                <w:rFonts w:ascii="Arial" w:hAnsi="Arial" w:cs="Arial"/>
                <w:sz w:val="24"/>
                <w:szCs w:val="24"/>
              </w:rPr>
              <w:lastRenderedPageBreak/>
              <w:t>“Tender”</w:t>
            </w:r>
          </w:p>
        </w:tc>
        <w:tc>
          <w:tcPr>
            <w:tcW w:w="6798" w:type="dxa"/>
            <w:tcBorders>
              <w:top w:val="nil"/>
              <w:left w:val="nil"/>
              <w:bottom w:val="nil"/>
              <w:right w:val="nil"/>
            </w:tcBorders>
          </w:tcPr>
          <w:p w14:paraId="5094A4B6" w14:textId="32A049EA" w:rsidR="00BE1DD7" w:rsidRDefault="008B1828" w:rsidP="00A17BD1">
            <w:pPr>
              <w:rPr>
                <w:rFonts w:ascii="Arial" w:hAnsi="Arial" w:cs="Arial"/>
                <w:sz w:val="24"/>
                <w:szCs w:val="24"/>
              </w:rPr>
            </w:pPr>
            <w:r>
              <w:rPr>
                <w:rFonts w:ascii="Arial" w:hAnsi="Arial" w:cs="Arial"/>
                <w:sz w:val="24"/>
                <w:szCs w:val="24"/>
              </w:rPr>
              <w:t xml:space="preserve">means the </w:t>
            </w:r>
            <w:r w:rsidR="00C53CEB">
              <w:rPr>
                <w:rFonts w:ascii="Arial" w:hAnsi="Arial" w:cs="Arial"/>
                <w:sz w:val="24"/>
                <w:szCs w:val="24"/>
              </w:rPr>
              <w:t xml:space="preserve">completed form of </w:t>
            </w:r>
            <w:r>
              <w:rPr>
                <w:rFonts w:ascii="Arial" w:hAnsi="Arial" w:cs="Arial"/>
                <w:sz w:val="24"/>
                <w:szCs w:val="24"/>
              </w:rPr>
              <w:t xml:space="preserve">tender </w:t>
            </w:r>
            <w:r w:rsidR="0017200A">
              <w:rPr>
                <w:rFonts w:ascii="Arial" w:hAnsi="Arial" w:cs="Arial"/>
                <w:sz w:val="24"/>
                <w:szCs w:val="24"/>
              </w:rPr>
              <w:t xml:space="preserve">including any documents and associated information referred to therein </w:t>
            </w:r>
            <w:r w:rsidR="00C53CEB">
              <w:rPr>
                <w:rFonts w:ascii="Arial" w:hAnsi="Arial" w:cs="Arial"/>
                <w:sz w:val="24"/>
                <w:szCs w:val="24"/>
              </w:rPr>
              <w:t xml:space="preserve">submitted by the Supplier to the Council </w:t>
            </w:r>
            <w:r>
              <w:rPr>
                <w:rFonts w:ascii="Arial" w:hAnsi="Arial" w:cs="Arial"/>
                <w:sz w:val="24"/>
                <w:szCs w:val="24"/>
              </w:rPr>
              <w:t xml:space="preserve">dated </w:t>
            </w:r>
            <w:proofErr w:type="spellStart"/>
            <w:proofErr w:type="gramStart"/>
            <w:r w:rsidR="00FC77AD">
              <w:rPr>
                <w:rFonts w:ascii="Arial" w:hAnsi="Arial" w:cs="Arial"/>
                <w:b/>
                <w:color w:val="FF0000"/>
                <w:sz w:val="24"/>
                <w:szCs w:val="24"/>
              </w:rPr>
              <w:t>xxxxxxx</w:t>
            </w:r>
            <w:proofErr w:type="spellEnd"/>
            <w:r w:rsidR="00454C53">
              <w:rPr>
                <w:rFonts w:ascii="Arial" w:hAnsi="Arial" w:cs="Arial"/>
                <w:b/>
                <w:color w:val="FF0000"/>
                <w:sz w:val="24"/>
                <w:szCs w:val="24"/>
              </w:rPr>
              <w:t xml:space="preserve"> </w:t>
            </w:r>
            <w:r w:rsidR="00C53CEB">
              <w:rPr>
                <w:rFonts w:ascii="Arial" w:hAnsi="Arial" w:cs="Arial"/>
                <w:sz w:val="24"/>
                <w:szCs w:val="24"/>
              </w:rPr>
              <w:t>,</w:t>
            </w:r>
            <w:proofErr w:type="gramEnd"/>
            <w:r w:rsidR="00C53CEB">
              <w:rPr>
                <w:rFonts w:ascii="Arial" w:hAnsi="Arial" w:cs="Arial"/>
                <w:sz w:val="24"/>
                <w:szCs w:val="24"/>
              </w:rPr>
              <w:t xml:space="preserve"> </w:t>
            </w:r>
            <w:r w:rsidR="00BE1DD7" w:rsidRPr="00D34A9C">
              <w:rPr>
                <w:rFonts w:ascii="Arial" w:hAnsi="Arial" w:cs="Arial"/>
                <w:sz w:val="24"/>
                <w:szCs w:val="24"/>
              </w:rPr>
              <w:t>which has been accepted by the Council</w:t>
            </w:r>
            <w:r w:rsidR="00C10B11">
              <w:rPr>
                <w:rFonts w:ascii="Arial" w:hAnsi="Arial" w:cs="Arial"/>
                <w:sz w:val="24"/>
                <w:szCs w:val="24"/>
              </w:rPr>
              <w:t xml:space="preserve"> and </w:t>
            </w:r>
            <w:r w:rsidR="00C53CEB">
              <w:rPr>
                <w:rFonts w:ascii="Arial" w:hAnsi="Arial" w:cs="Arial"/>
                <w:sz w:val="24"/>
                <w:szCs w:val="24"/>
              </w:rPr>
              <w:t xml:space="preserve">is </w:t>
            </w:r>
            <w:r w:rsidR="00C10B11">
              <w:rPr>
                <w:rFonts w:ascii="Arial" w:hAnsi="Arial" w:cs="Arial"/>
                <w:sz w:val="24"/>
                <w:szCs w:val="24"/>
              </w:rPr>
              <w:t>annexed at Schedule 2.</w:t>
            </w:r>
          </w:p>
          <w:p w14:paraId="717FC410" w14:textId="77777777" w:rsidR="00765335" w:rsidRPr="00D34A9C" w:rsidRDefault="00765335" w:rsidP="00A17BD1">
            <w:pPr>
              <w:rPr>
                <w:rFonts w:ascii="Arial" w:hAnsi="Arial" w:cs="Arial"/>
                <w:sz w:val="24"/>
                <w:szCs w:val="24"/>
              </w:rPr>
            </w:pPr>
          </w:p>
        </w:tc>
      </w:tr>
      <w:tr w:rsidR="00BE1DD7" w:rsidRPr="00D34A9C" w14:paraId="0F71FBE9" w14:textId="77777777" w:rsidTr="00086C99">
        <w:tc>
          <w:tcPr>
            <w:tcW w:w="2760" w:type="dxa"/>
            <w:tcBorders>
              <w:top w:val="nil"/>
              <w:left w:val="nil"/>
              <w:bottom w:val="nil"/>
              <w:right w:val="nil"/>
            </w:tcBorders>
          </w:tcPr>
          <w:p w14:paraId="64E2A7CD" w14:textId="77777777" w:rsidR="00BE1DD7" w:rsidRPr="00D34A9C" w:rsidRDefault="00BE1DD7" w:rsidP="00A17BD1">
            <w:pPr>
              <w:rPr>
                <w:rFonts w:ascii="Arial" w:hAnsi="Arial" w:cs="Arial"/>
                <w:sz w:val="24"/>
                <w:szCs w:val="24"/>
              </w:rPr>
            </w:pPr>
            <w:r w:rsidRPr="00D34A9C">
              <w:rPr>
                <w:rFonts w:ascii="Arial" w:hAnsi="Arial" w:cs="Arial"/>
                <w:sz w:val="24"/>
                <w:szCs w:val="24"/>
              </w:rPr>
              <w:t>“Term”</w:t>
            </w:r>
          </w:p>
        </w:tc>
        <w:tc>
          <w:tcPr>
            <w:tcW w:w="6798" w:type="dxa"/>
            <w:tcBorders>
              <w:top w:val="nil"/>
              <w:left w:val="nil"/>
              <w:bottom w:val="nil"/>
              <w:right w:val="nil"/>
            </w:tcBorders>
          </w:tcPr>
          <w:p w14:paraId="664C62D9" w14:textId="288F9751" w:rsidR="00BE1DD7" w:rsidRDefault="00BE1DD7" w:rsidP="00A17BD1">
            <w:pPr>
              <w:rPr>
                <w:rFonts w:ascii="Arial" w:hAnsi="Arial" w:cs="Arial"/>
                <w:sz w:val="24"/>
                <w:szCs w:val="24"/>
              </w:rPr>
            </w:pPr>
            <w:r w:rsidRPr="00D34A9C">
              <w:rPr>
                <w:rFonts w:ascii="Arial" w:hAnsi="Arial" w:cs="Arial"/>
                <w:sz w:val="24"/>
                <w:szCs w:val="24"/>
              </w:rPr>
              <w:t>means a period of t</w:t>
            </w:r>
            <w:r w:rsidR="00765335">
              <w:rPr>
                <w:rFonts w:ascii="Arial" w:hAnsi="Arial" w:cs="Arial"/>
                <w:sz w:val="24"/>
                <w:szCs w:val="24"/>
              </w:rPr>
              <w:t>hree</w:t>
            </w:r>
            <w:r w:rsidRPr="00D34A9C">
              <w:rPr>
                <w:rFonts w:ascii="Arial" w:hAnsi="Arial" w:cs="Arial"/>
                <w:sz w:val="24"/>
                <w:szCs w:val="24"/>
              </w:rPr>
              <w:t xml:space="preserve"> years from the Effective Date</w:t>
            </w:r>
            <w:r w:rsidR="002D3E64">
              <w:rPr>
                <w:rFonts w:ascii="Arial" w:hAnsi="Arial" w:cs="Arial"/>
                <w:sz w:val="24"/>
                <w:szCs w:val="24"/>
              </w:rPr>
              <w:t xml:space="preserve"> (with an option to increase by one year at Council discretion)</w:t>
            </w:r>
            <w:r w:rsidR="005036A8" w:rsidRPr="00363813">
              <w:rPr>
                <w:rFonts w:ascii="Arial" w:hAnsi="Arial" w:cs="Arial"/>
                <w:color w:val="000000"/>
                <w:sz w:val="24"/>
                <w:szCs w:val="24"/>
              </w:rPr>
              <w:t xml:space="preserve"> or on earlier termination of this Framework Agreement</w:t>
            </w:r>
          </w:p>
          <w:p w14:paraId="1B7916F2" w14:textId="77777777" w:rsidR="00765335" w:rsidRPr="00D34A9C" w:rsidRDefault="00765335" w:rsidP="00A17BD1">
            <w:pPr>
              <w:rPr>
                <w:rFonts w:ascii="Arial" w:hAnsi="Arial" w:cs="Arial"/>
                <w:sz w:val="24"/>
                <w:szCs w:val="24"/>
              </w:rPr>
            </w:pPr>
          </w:p>
        </w:tc>
      </w:tr>
      <w:tr w:rsidR="00BE1DD7" w:rsidRPr="00D34A9C" w14:paraId="7CF19305" w14:textId="77777777" w:rsidTr="00086C99">
        <w:tc>
          <w:tcPr>
            <w:tcW w:w="2760" w:type="dxa"/>
            <w:tcBorders>
              <w:top w:val="nil"/>
              <w:left w:val="nil"/>
              <w:bottom w:val="nil"/>
              <w:right w:val="nil"/>
            </w:tcBorders>
          </w:tcPr>
          <w:p w14:paraId="22D9E3C0" w14:textId="77777777" w:rsidR="00BE1DD7" w:rsidRPr="00DF06C4" w:rsidRDefault="00BE1DD7" w:rsidP="00A17BD1">
            <w:pPr>
              <w:rPr>
                <w:rFonts w:ascii="Arial" w:hAnsi="Arial" w:cs="Arial"/>
                <w:sz w:val="24"/>
                <w:szCs w:val="24"/>
              </w:rPr>
            </w:pPr>
            <w:r w:rsidRPr="00DF06C4">
              <w:rPr>
                <w:rFonts w:ascii="Arial" w:hAnsi="Arial" w:cs="Arial"/>
                <w:sz w:val="24"/>
                <w:szCs w:val="24"/>
              </w:rPr>
              <w:t>“Working Day”</w:t>
            </w:r>
          </w:p>
          <w:p w14:paraId="1C0308E1" w14:textId="77777777" w:rsidR="008051BF" w:rsidRPr="00DF06C4" w:rsidRDefault="008051BF" w:rsidP="00A17BD1">
            <w:pPr>
              <w:rPr>
                <w:rFonts w:ascii="Arial" w:hAnsi="Arial" w:cs="Arial"/>
                <w:sz w:val="24"/>
                <w:szCs w:val="24"/>
              </w:rPr>
            </w:pPr>
          </w:p>
          <w:p w14:paraId="3B786832" w14:textId="77777777" w:rsidR="008051BF" w:rsidRPr="00DF06C4" w:rsidRDefault="008051BF" w:rsidP="00A17BD1">
            <w:pPr>
              <w:rPr>
                <w:rFonts w:ascii="Arial" w:hAnsi="Arial" w:cs="Arial"/>
                <w:sz w:val="24"/>
                <w:szCs w:val="24"/>
              </w:rPr>
            </w:pPr>
            <w:r w:rsidRPr="00DF06C4">
              <w:rPr>
                <w:rFonts w:ascii="Arial" w:hAnsi="Arial" w:cs="Arial"/>
                <w:sz w:val="24"/>
                <w:szCs w:val="24"/>
              </w:rPr>
              <w:t>“Works</w:t>
            </w:r>
            <w:r w:rsidR="00840B28">
              <w:rPr>
                <w:rFonts w:ascii="Arial" w:hAnsi="Arial" w:cs="Arial"/>
                <w:sz w:val="24"/>
                <w:szCs w:val="24"/>
              </w:rPr>
              <w:t xml:space="preserve"> and Services</w:t>
            </w:r>
            <w:r w:rsidRPr="00DF06C4">
              <w:rPr>
                <w:rFonts w:ascii="Arial" w:hAnsi="Arial" w:cs="Arial"/>
                <w:sz w:val="24"/>
                <w:szCs w:val="24"/>
              </w:rPr>
              <w:t>”</w:t>
            </w:r>
          </w:p>
          <w:p w14:paraId="15421272" w14:textId="77777777" w:rsidR="008051BF" w:rsidRPr="00DF06C4" w:rsidRDefault="008051BF" w:rsidP="00A17BD1">
            <w:pPr>
              <w:rPr>
                <w:rFonts w:ascii="Arial" w:hAnsi="Arial" w:cs="Arial"/>
                <w:b/>
                <w:sz w:val="24"/>
                <w:szCs w:val="24"/>
              </w:rPr>
            </w:pPr>
          </w:p>
          <w:p w14:paraId="22CA4F72" w14:textId="77777777" w:rsidR="00DF06C4" w:rsidRPr="00DF06C4" w:rsidRDefault="00DF06C4" w:rsidP="00A17BD1">
            <w:pPr>
              <w:rPr>
                <w:rFonts w:ascii="Arial" w:hAnsi="Arial" w:cs="Arial"/>
                <w:b/>
                <w:sz w:val="24"/>
                <w:szCs w:val="24"/>
              </w:rPr>
            </w:pPr>
          </w:p>
          <w:p w14:paraId="46568C73" w14:textId="77777777" w:rsidR="008051BF" w:rsidRDefault="008051BF" w:rsidP="00A17BD1">
            <w:pPr>
              <w:rPr>
                <w:rFonts w:ascii="Arial" w:hAnsi="Arial" w:cs="Arial"/>
                <w:sz w:val="24"/>
                <w:szCs w:val="24"/>
              </w:rPr>
            </w:pPr>
            <w:r w:rsidRPr="00DF06C4">
              <w:rPr>
                <w:rFonts w:ascii="Arial" w:hAnsi="Arial" w:cs="Arial"/>
                <w:b/>
                <w:sz w:val="24"/>
                <w:szCs w:val="24"/>
              </w:rPr>
              <w:t>“</w:t>
            </w:r>
            <w:r w:rsidRPr="00DF06C4">
              <w:rPr>
                <w:rFonts w:ascii="Arial" w:hAnsi="Arial" w:cs="Arial"/>
                <w:sz w:val="24"/>
                <w:szCs w:val="24"/>
              </w:rPr>
              <w:t>Works Instruction</w:t>
            </w:r>
            <w:r w:rsidR="0083618D">
              <w:rPr>
                <w:rFonts w:ascii="Arial" w:hAnsi="Arial" w:cs="Arial"/>
                <w:sz w:val="24"/>
                <w:szCs w:val="24"/>
              </w:rPr>
              <w:t>/Purchase Order</w:t>
            </w:r>
            <w:r w:rsidRPr="00DF06C4">
              <w:rPr>
                <w:rFonts w:ascii="Arial" w:hAnsi="Arial" w:cs="Arial"/>
                <w:sz w:val="24"/>
                <w:szCs w:val="24"/>
              </w:rPr>
              <w:t>”</w:t>
            </w:r>
          </w:p>
          <w:p w14:paraId="0156EEEC" w14:textId="77777777" w:rsidR="00392E63" w:rsidRDefault="00392E63" w:rsidP="00A17BD1">
            <w:pPr>
              <w:rPr>
                <w:rFonts w:ascii="Arial" w:hAnsi="Arial" w:cs="Arial"/>
                <w:sz w:val="24"/>
                <w:szCs w:val="24"/>
              </w:rPr>
            </w:pPr>
          </w:p>
          <w:p w14:paraId="7F1890B9" w14:textId="77777777" w:rsidR="00392E63" w:rsidRDefault="00392E63" w:rsidP="00A17BD1">
            <w:pPr>
              <w:rPr>
                <w:rFonts w:ascii="Arial" w:hAnsi="Arial" w:cs="Arial"/>
                <w:sz w:val="24"/>
                <w:szCs w:val="24"/>
              </w:rPr>
            </w:pPr>
          </w:p>
          <w:p w14:paraId="6C7503DD" w14:textId="77777777" w:rsidR="00392E63" w:rsidRDefault="00392E63" w:rsidP="00A17BD1">
            <w:pPr>
              <w:rPr>
                <w:rFonts w:ascii="Arial" w:hAnsi="Arial" w:cs="Arial"/>
                <w:sz w:val="24"/>
                <w:szCs w:val="24"/>
              </w:rPr>
            </w:pPr>
          </w:p>
          <w:p w14:paraId="60222800" w14:textId="77777777" w:rsidR="00392E63" w:rsidRDefault="00392E63" w:rsidP="00A17BD1">
            <w:pPr>
              <w:rPr>
                <w:rFonts w:ascii="Arial" w:hAnsi="Arial" w:cs="Arial"/>
                <w:sz w:val="24"/>
                <w:szCs w:val="24"/>
              </w:rPr>
            </w:pPr>
          </w:p>
          <w:p w14:paraId="19656570" w14:textId="77777777" w:rsidR="00392E63" w:rsidRDefault="00392E63" w:rsidP="00A17BD1">
            <w:pPr>
              <w:rPr>
                <w:rFonts w:ascii="Arial" w:hAnsi="Arial" w:cs="Arial"/>
                <w:sz w:val="24"/>
                <w:szCs w:val="24"/>
              </w:rPr>
            </w:pPr>
          </w:p>
          <w:p w14:paraId="61F14091" w14:textId="77777777" w:rsidR="00955245" w:rsidRDefault="00955245" w:rsidP="00A17BD1">
            <w:pPr>
              <w:rPr>
                <w:rFonts w:ascii="Arial" w:hAnsi="Arial" w:cs="Arial"/>
                <w:sz w:val="24"/>
                <w:szCs w:val="24"/>
              </w:rPr>
            </w:pPr>
          </w:p>
          <w:p w14:paraId="7F46F46E" w14:textId="77777777" w:rsidR="00392E63" w:rsidRPr="00B02CE1" w:rsidRDefault="00392E63" w:rsidP="00392E63">
            <w:pPr>
              <w:rPr>
                <w:rFonts w:ascii="Arial" w:hAnsi="Arial" w:cs="Arial"/>
                <w:sz w:val="24"/>
                <w:szCs w:val="24"/>
              </w:rPr>
            </w:pPr>
            <w:r w:rsidRPr="00B02CE1">
              <w:rPr>
                <w:rFonts w:ascii="Arial" w:hAnsi="Arial" w:cs="Arial"/>
                <w:bCs/>
                <w:sz w:val="24"/>
                <w:szCs w:val="24"/>
              </w:rPr>
              <w:t>“VAT</w:t>
            </w:r>
            <w:r w:rsidRPr="00B02CE1">
              <w:rPr>
                <w:rStyle w:val="Strong"/>
                <w:rFonts w:ascii="Arial" w:hAnsi="Arial" w:cs="Arial"/>
                <w:b w:val="0"/>
                <w:sz w:val="24"/>
                <w:szCs w:val="24"/>
              </w:rPr>
              <w:t>”</w:t>
            </w:r>
          </w:p>
        </w:tc>
        <w:tc>
          <w:tcPr>
            <w:tcW w:w="6798" w:type="dxa"/>
            <w:tcBorders>
              <w:top w:val="nil"/>
              <w:left w:val="nil"/>
              <w:bottom w:val="nil"/>
              <w:right w:val="nil"/>
            </w:tcBorders>
          </w:tcPr>
          <w:p w14:paraId="601C2688" w14:textId="77777777" w:rsidR="00BE1DD7" w:rsidRDefault="00BE1DD7" w:rsidP="00A17BD1">
            <w:pPr>
              <w:rPr>
                <w:rFonts w:ascii="Arial" w:hAnsi="Arial" w:cs="Arial"/>
                <w:sz w:val="24"/>
                <w:szCs w:val="24"/>
              </w:rPr>
            </w:pPr>
            <w:r w:rsidRPr="00D34A9C">
              <w:rPr>
                <w:rFonts w:ascii="Arial" w:hAnsi="Arial" w:cs="Arial"/>
                <w:sz w:val="24"/>
                <w:szCs w:val="24"/>
              </w:rPr>
              <w:t>Monday to Friday inclusive, but excluding public holidays</w:t>
            </w:r>
          </w:p>
          <w:p w14:paraId="32FF11F0" w14:textId="77777777" w:rsidR="008051BF" w:rsidRDefault="008051BF" w:rsidP="008051BF">
            <w:pPr>
              <w:rPr>
                <w:rFonts w:ascii="Arial" w:hAnsi="Arial" w:cs="Arial"/>
                <w:sz w:val="24"/>
                <w:szCs w:val="24"/>
              </w:rPr>
            </w:pPr>
          </w:p>
          <w:p w14:paraId="7E5FF88E" w14:textId="77777777" w:rsidR="008051BF" w:rsidRPr="008051BF" w:rsidRDefault="008051BF" w:rsidP="008051BF">
            <w:pPr>
              <w:rPr>
                <w:rFonts w:ascii="Arial" w:hAnsi="Arial" w:cs="Arial"/>
                <w:sz w:val="24"/>
                <w:szCs w:val="24"/>
              </w:rPr>
            </w:pPr>
            <w:r w:rsidRPr="008051BF">
              <w:rPr>
                <w:rFonts w:ascii="Arial" w:hAnsi="Arial" w:cs="Arial"/>
                <w:sz w:val="24"/>
                <w:szCs w:val="24"/>
              </w:rPr>
              <w:t xml:space="preserve">means works </w:t>
            </w:r>
            <w:r w:rsidR="005C47BD">
              <w:rPr>
                <w:rFonts w:ascii="Arial" w:hAnsi="Arial" w:cs="Arial"/>
                <w:sz w:val="24"/>
                <w:szCs w:val="24"/>
              </w:rPr>
              <w:t xml:space="preserve">and </w:t>
            </w:r>
            <w:r w:rsidR="005C47BD" w:rsidRPr="008051BF">
              <w:rPr>
                <w:rFonts w:ascii="Arial" w:hAnsi="Arial" w:cs="Arial"/>
                <w:sz w:val="24"/>
                <w:szCs w:val="24"/>
              </w:rPr>
              <w:t xml:space="preserve">services </w:t>
            </w:r>
            <w:r w:rsidRPr="008051BF">
              <w:rPr>
                <w:rFonts w:ascii="Arial" w:hAnsi="Arial" w:cs="Arial"/>
                <w:sz w:val="24"/>
                <w:szCs w:val="24"/>
              </w:rPr>
              <w:t xml:space="preserve">to be provided </w:t>
            </w:r>
            <w:r w:rsidR="00EF2206">
              <w:rPr>
                <w:rFonts w:ascii="Arial" w:hAnsi="Arial" w:cs="Arial"/>
                <w:sz w:val="24"/>
                <w:szCs w:val="24"/>
              </w:rPr>
              <w:t>by the Supplier in accordance with this Agreement.</w:t>
            </w:r>
          </w:p>
          <w:p w14:paraId="42CF4DA8" w14:textId="77777777" w:rsidR="00765335" w:rsidRDefault="008051BF" w:rsidP="00A17BD1">
            <w:pPr>
              <w:rPr>
                <w:rFonts w:ascii="Arial" w:hAnsi="Arial" w:cs="Arial"/>
                <w:sz w:val="24"/>
                <w:szCs w:val="24"/>
              </w:rPr>
            </w:pPr>
            <w:r w:rsidRPr="008051BF">
              <w:rPr>
                <w:rFonts w:ascii="Arial" w:hAnsi="Arial" w:cs="Arial"/>
                <w:sz w:val="24"/>
                <w:szCs w:val="24"/>
              </w:rPr>
              <w:t xml:space="preserve">  </w:t>
            </w:r>
          </w:p>
          <w:p w14:paraId="25E2F96E" w14:textId="62D5DDD8" w:rsidR="0083618D" w:rsidRDefault="008051BF" w:rsidP="00A17BD1">
            <w:pPr>
              <w:rPr>
                <w:rFonts w:ascii="Arial" w:hAnsi="Arial" w:cs="Arial"/>
                <w:sz w:val="24"/>
                <w:szCs w:val="24"/>
              </w:rPr>
            </w:pPr>
            <w:r>
              <w:rPr>
                <w:rFonts w:ascii="Arial" w:hAnsi="Arial" w:cs="Arial"/>
                <w:sz w:val="24"/>
                <w:szCs w:val="24"/>
              </w:rPr>
              <w:t xml:space="preserve">means </w:t>
            </w:r>
            <w:r w:rsidR="00C10B11">
              <w:rPr>
                <w:rFonts w:ascii="Arial" w:hAnsi="Arial" w:cs="Arial"/>
                <w:sz w:val="24"/>
                <w:szCs w:val="24"/>
              </w:rPr>
              <w:t xml:space="preserve">an </w:t>
            </w:r>
            <w:r>
              <w:rPr>
                <w:rFonts w:ascii="Arial" w:hAnsi="Arial" w:cs="Arial"/>
                <w:sz w:val="24"/>
                <w:szCs w:val="24"/>
              </w:rPr>
              <w:t xml:space="preserve">instruction to </w:t>
            </w:r>
            <w:r w:rsidR="00C10B11">
              <w:rPr>
                <w:rFonts w:ascii="Arial" w:hAnsi="Arial" w:cs="Arial"/>
                <w:sz w:val="24"/>
                <w:szCs w:val="24"/>
              </w:rPr>
              <w:t xml:space="preserve">the </w:t>
            </w:r>
            <w:r>
              <w:rPr>
                <w:rFonts w:ascii="Arial" w:hAnsi="Arial" w:cs="Arial"/>
                <w:sz w:val="24"/>
                <w:szCs w:val="24"/>
              </w:rPr>
              <w:t xml:space="preserve">Supplier </w:t>
            </w:r>
            <w:r w:rsidR="0083618D">
              <w:rPr>
                <w:rFonts w:ascii="Arial" w:hAnsi="Arial" w:cs="Arial"/>
                <w:sz w:val="24"/>
                <w:szCs w:val="24"/>
              </w:rPr>
              <w:t>to undertake the Works</w:t>
            </w:r>
            <w:r w:rsidR="00EF2206">
              <w:rPr>
                <w:rFonts w:ascii="Arial" w:hAnsi="Arial" w:cs="Arial"/>
                <w:sz w:val="24"/>
                <w:szCs w:val="24"/>
              </w:rPr>
              <w:t xml:space="preserve"> and Services</w:t>
            </w:r>
            <w:r w:rsidR="0083618D">
              <w:rPr>
                <w:rFonts w:ascii="Arial" w:hAnsi="Arial" w:cs="Arial"/>
                <w:sz w:val="24"/>
                <w:szCs w:val="24"/>
              </w:rPr>
              <w:t xml:space="preserve"> which will take the form of a purchase order </w:t>
            </w:r>
            <w:r w:rsidR="00EF2206">
              <w:rPr>
                <w:rFonts w:ascii="Arial" w:hAnsi="Arial" w:cs="Arial"/>
                <w:sz w:val="24"/>
                <w:szCs w:val="24"/>
              </w:rPr>
              <w:t xml:space="preserve">(and may include Special Conditions) </w:t>
            </w:r>
            <w:r w:rsidR="0083618D">
              <w:rPr>
                <w:rFonts w:ascii="Arial" w:hAnsi="Arial" w:cs="Arial"/>
                <w:sz w:val="24"/>
                <w:szCs w:val="24"/>
              </w:rPr>
              <w:t xml:space="preserve">and shall be deemed to incorporate </w:t>
            </w:r>
            <w:r w:rsidR="00DC6C71">
              <w:rPr>
                <w:rFonts w:ascii="Arial" w:hAnsi="Arial" w:cs="Arial"/>
                <w:sz w:val="24"/>
                <w:szCs w:val="24"/>
              </w:rPr>
              <w:t xml:space="preserve">the terms and conditions of </w:t>
            </w:r>
            <w:r w:rsidR="0083618D">
              <w:rPr>
                <w:rFonts w:ascii="Arial" w:hAnsi="Arial" w:cs="Arial"/>
                <w:sz w:val="24"/>
                <w:szCs w:val="24"/>
              </w:rPr>
              <w:t xml:space="preserve">this Agreement </w:t>
            </w:r>
            <w:r w:rsidR="00987CD1">
              <w:rPr>
                <w:rFonts w:ascii="Arial" w:hAnsi="Arial" w:cs="Arial"/>
                <w:sz w:val="24"/>
                <w:szCs w:val="24"/>
              </w:rPr>
              <w:t xml:space="preserve">and </w:t>
            </w:r>
            <w:r w:rsidR="00DA401C">
              <w:rPr>
                <w:rFonts w:ascii="Arial" w:hAnsi="Arial" w:cs="Arial"/>
                <w:sz w:val="24"/>
                <w:szCs w:val="24"/>
              </w:rPr>
              <w:t>MTC 20</w:t>
            </w:r>
            <w:r w:rsidR="00FC77AD">
              <w:rPr>
                <w:rFonts w:ascii="Arial" w:hAnsi="Arial" w:cs="Arial"/>
                <w:sz w:val="24"/>
                <w:szCs w:val="24"/>
              </w:rPr>
              <w:t>24</w:t>
            </w:r>
            <w:r w:rsidR="00987CD1">
              <w:rPr>
                <w:rFonts w:ascii="Arial" w:hAnsi="Arial" w:cs="Arial"/>
                <w:sz w:val="24"/>
                <w:szCs w:val="24"/>
              </w:rPr>
              <w:t xml:space="preserve"> terms and conditions </w:t>
            </w:r>
            <w:r w:rsidR="0083618D">
              <w:rPr>
                <w:rFonts w:ascii="Arial" w:hAnsi="Arial" w:cs="Arial"/>
                <w:sz w:val="24"/>
                <w:szCs w:val="24"/>
              </w:rPr>
              <w:t xml:space="preserve">and as such will </w:t>
            </w:r>
            <w:r w:rsidR="00DC6C71">
              <w:rPr>
                <w:rFonts w:ascii="Arial" w:hAnsi="Arial" w:cs="Arial"/>
                <w:sz w:val="24"/>
                <w:szCs w:val="24"/>
              </w:rPr>
              <w:t>be the</w:t>
            </w:r>
            <w:r w:rsidR="00C23F13">
              <w:rPr>
                <w:rFonts w:ascii="Arial" w:hAnsi="Arial" w:cs="Arial"/>
                <w:sz w:val="24"/>
                <w:szCs w:val="24"/>
              </w:rPr>
              <w:t xml:space="preserve"> Call-Off Contract</w:t>
            </w:r>
            <w:r w:rsidR="00DC6C71">
              <w:rPr>
                <w:rFonts w:ascii="Arial" w:hAnsi="Arial" w:cs="Arial"/>
                <w:sz w:val="24"/>
                <w:szCs w:val="24"/>
              </w:rPr>
              <w:t xml:space="preserve"> Works </w:t>
            </w:r>
            <w:r w:rsidR="00EF2206">
              <w:rPr>
                <w:rFonts w:ascii="Arial" w:hAnsi="Arial" w:cs="Arial"/>
                <w:sz w:val="24"/>
                <w:szCs w:val="24"/>
              </w:rPr>
              <w:t xml:space="preserve">and Services </w:t>
            </w:r>
            <w:r w:rsidR="00DC6C71">
              <w:rPr>
                <w:rFonts w:ascii="Arial" w:hAnsi="Arial" w:cs="Arial"/>
                <w:sz w:val="24"/>
                <w:szCs w:val="24"/>
              </w:rPr>
              <w:t>under this Agreement</w:t>
            </w:r>
          </w:p>
          <w:p w14:paraId="0F87AACF" w14:textId="77777777" w:rsidR="00392E63" w:rsidRDefault="00392E63" w:rsidP="00A17BD1">
            <w:pPr>
              <w:rPr>
                <w:rFonts w:ascii="Arial" w:hAnsi="Arial" w:cs="Arial"/>
                <w:sz w:val="24"/>
                <w:szCs w:val="24"/>
              </w:rPr>
            </w:pPr>
          </w:p>
          <w:p w14:paraId="62B0835D" w14:textId="77777777" w:rsidR="00955245" w:rsidRDefault="00955245" w:rsidP="00A17BD1">
            <w:pPr>
              <w:rPr>
                <w:rFonts w:ascii="Arial" w:hAnsi="Arial" w:cs="Arial"/>
                <w:sz w:val="24"/>
                <w:szCs w:val="24"/>
              </w:rPr>
            </w:pPr>
          </w:p>
          <w:p w14:paraId="28AC8185" w14:textId="77777777" w:rsidR="008051BF" w:rsidRPr="00392E63" w:rsidRDefault="00392E63" w:rsidP="00A17BD1">
            <w:pPr>
              <w:rPr>
                <w:rFonts w:ascii="Arial" w:hAnsi="Arial" w:cs="Arial"/>
                <w:sz w:val="24"/>
                <w:szCs w:val="24"/>
              </w:rPr>
            </w:pPr>
            <w:r w:rsidRPr="00B02CE1">
              <w:rPr>
                <w:rFonts w:ascii="Arial" w:hAnsi="Arial" w:cs="Arial"/>
                <w:sz w:val="24"/>
                <w:szCs w:val="24"/>
              </w:rPr>
              <w:t>means value added tax in accordance with the provisions of the Value Added Tax Act 1994</w:t>
            </w:r>
          </w:p>
        </w:tc>
      </w:tr>
    </w:tbl>
    <w:p w14:paraId="5AA22080" w14:textId="77777777" w:rsidR="00AD1408" w:rsidRDefault="00AD1408" w:rsidP="00AD1408">
      <w:pPr>
        <w:rPr>
          <w:rFonts w:ascii="Arial" w:hAnsi="Arial" w:cs="Arial"/>
          <w:sz w:val="24"/>
          <w:szCs w:val="24"/>
        </w:rPr>
      </w:pPr>
    </w:p>
    <w:p w14:paraId="18C5A7BE" w14:textId="77777777" w:rsidR="00AD1408" w:rsidRDefault="00AD1408" w:rsidP="00AD1408">
      <w:pPr>
        <w:pStyle w:val="Terms"/>
        <w:numPr>
          <w:ilvl w:val="0"/>
          <w:numId w:val="0"/>
        </w:numPr>
        <w:ind w:left="737" w:hanging="737"/>
        <w:rPr>
          <w:b/>
        </w:rPr>
      </w:pPr>
      <w:r>
        <w:rPr>
          <w:b/>
        </w:rPr>
        <w:t>2</w:t>
      </w:r>
      <w:r>
        <w:rPr>
          <w:b/>
        </w:rPr>
        <w:tab/>
      </w:r>
      <w:r w:rsidRPr="00666E03">
        <w:rPr>
          <w:b/>
        </w:rPr>
        <w:t>Interpretation</w:t>
      </w:r>
    </w:p>
    <w:p w14:paraId="71C0E44F" w14:textId="77777777" w:rsidR="00AD1408" w:rsidRPr="003A16E1" w:rsidRDefault="00AD1408" w:rsidP="00AD1408">
      <w:pPr>
        <w:pStyle w:val="Terms"/>
        <w:numPr>
          <w:ilvl w:val="0"/>
          <w:numId w:val="0"/>
        </w:numPr>
      </w:pPr>
      <w:r>
        <w:t>2.1</w:t>
      </w:r>
      <w:r>
        <w:tab/>
      </w:r>
      <w:r w:rsidRPr="003A16E1">
        <w:t>In this Agreement unless the context otherwise requires:</w:t>
      </w:r>
    </w:p>
    <w:p w14:paraId="1003A50F" w14:textId="77777777" w:rsidR="00AD1408" w:rsidRPr="003A16E1" w:rsidRDefault="00AD1408" w:rsidP="00AD1408">
      <w:pPr>
        <w:pStyle w:val="Terms"/>
        <w:numPr>
          <w:ilvl w:val="0"/>
          <w:numId w:val="0"/>
        </w:numPr>
      </w:pPr>
      <w:r>
        <w:t>2.1.1</w:t>
      </w:r>
      <w:r>
        <w:tab/>
      </w:r>
      <w:r>
        <w:tab/>
      </w:r>
      <w:r w:rsidRPr="003A16E1">
        <w:t xml:space="preserve">words importing any gender include every </w:t>
      </w:r>
      <w:proofErr w:type="gramStart"/>
      <w:r w:rsidRPr="003A16E1">
        <w:t>gender;</w:t>
      </w:r>
      <w:proofErr w:type="gramEnd"/>
    </w:p>
    <w:p w14:paraId="76DFFBC0" w14:textId="77777777" w:rsidR="006F3EEA" w:rsidRPr="003A16E1" w:rsidRDefault="00AD1408">
      <w:pPr>
        <w:pStyle w:val="Terms"/>
        <w:numPr>
          <w:ilvl w:val="0"/>
          <w:numId w:val="0"/>
        </w:numPr>
        <w:ind w:left="1440" w:hanging="1440"/>
      </w:pPr>
      <w:r>
        <w:t>2.1.2</w:t>
      </w:r>
      <w:r>
        <w:tab/>
      </w:r>
      <w:r w:rsidRPr="003A16E1">
        <w:t xml:space="preserve">words importing the singular number include the plural number and </w:t>
      </w:r>
      <w:proofErr w:type="gramStart"/>
      <w:r w:rsidRPr="003A16E1">
        <w:t>vice versa;</w:t>
      </w:r>
      <w:proofErr w:type="gramEnd"/>
    </w:p>
    <w:p w14:paraId="09C9E3A6" w14:textId="77777777" w:rsidR="00AD1408" w:rsidRPr="003A16E1" w:rsidRDefault="00AD1408" w:rsidP="00AD1408">
      <w:pPr>
        <w:pStyle w:val="Terms"/>
        <w:numPr>
          <w:ilvl w:val="0"/>
          <w:numId w:val="0"/>
        </w:numPr>
        <w:ind w:left="1440" w:hanging="1440"/>
      </w:pPr>
      <w:r>
        <w:t>2.1.3</w:t>
      </w:r>
      <w:r>
        <w:tab/>
      </w:r>
      <w:r w:rsidRPr="003A16E1">
        <w:t xml:space="preserve">words importing persons include firms, companies and corporations and </w:t>
      </w:r>
      <w:proofErr w:type="gramStart"/>
      <w:r w:rsidRPr="003A16E1">
        <w:t>vice versa;</w:t>
      </w:r>
      <w:proofErr w:type="gramEnd"/>
    </w:p>
    <w:p w14:paraId="212F0430" w14:textId="77777777" w:rsidR="00AD1408" w:rsidRPr="003A16E1" w:rsidRDefault="00AD1408" w:rsidP="00AD1408">
      <w:pPr>
        <w:pStyle w:val="Terms"/>
        <w:numPr>
          <w:ilvl w:val="0"/>
          <w:numId w:val="0"/>
        </w:numPr>
        <w:ind w:left="1440" w:hanging="1440"/>
      </w:pPr>
      <w:r>
        <w:t>2.1.4</w:t>
      </w:r>
      <w:r>
        <w:tab/>
      </w:r>
      <w:r w:rsidRPr="003A16E1">
        <w:t xml:space="preserve">references to numbered clauses and </w:t>
      </w:r>
      <w:r w:rsidR="00BA1868">
        <w:t>schedul</w:t>
      </w:r>
      <w:r w:rsidRPr="003A16E1">
        <w:t xml:space="preserve">es are references to the relevant clause in or </w:t>
      </w:r>
      <w:r w:rsidR="00BA1868">
        <w:t>schedule</w:t>
      </w:r>
      <w:r w:rsidRPr="003A16E1">
        <w:t xml:space="preserve"> to this </w:t>
      </w:r>
      <w:proofErr w:type="gramStart"/>
      <w:r w:rsidRPr="003A16E1">
        <w:t>Agreement;</w:t>
      </w:r>
      <w:proofErr w:type="gramEnd"/>
    </w:p>
    <w:p w14:paraId="23C077B6" w14:textId="77777777" w:rsidR="00AD1408" w:rsidRPr="003A16E1" w:rsidRDefault="00AD1408" w:rsidP="00AD1408">
      <w:pPr>
        <w:pStyle w:val="Terms"/>
        <w:numPr>
          <w:ilvl w:val="0"/>
          <w:numId w:val="0"/>
        </w:numPr>
        <w:ind w:left="1440" w:hanging="1440"/>
      </w:pPr>
      <w:r>
        <w:t>2.1.5</w:t>
      </w:r>
      <w:r>
        <w:tab/>
      </w:r>
      <w:r w:rsidRPr="003A16E1">
        <w:t xml:space="preserve">reference in any </w:t>
      </w:r>
      <w:r w:rsidR="00BA1868">
        <w:t>schedule</w:t>
      </w:r>
      <w:r w:rsidRPr="003A16E1">
        <w:t xml:space="preserve"> </w:t>
      </w:r>
      <w:r w:rsidR="00BA1868">
        <w:t xml:space="preserve">is a reference to the schedules </w:t>
      </w:r>
      <w:r w:rsidRPr="003A16E1">
        <w:t xml:space="preserve">to this </w:t>
      </w:r>
      <w:proofErr w:type="gramStart"/>
      <w:r w:rsidRPr="003A16E1">
        <w:t>Agre</w:t>
      </w:r>
      <w:r w:rsidR="00BA1868">
        <w:t>ement</w:t>
      </w:r>
      <w:r w:rsidRPr="003A16E1">
        <w:t>;</w:t>
      </w:r>
      <w:proofErr w:type="gramEnd"/>
    </w:p>
    <w:p w14:paraId="29BD4587" w14:textId="77777777" w:rsidR="00AD1408" w:rsidRPr="003A16E1" w:rsidRDefault="00AD1408" w:rsidP="00AD1408">
      <w:pPr>
        <w:pStyle w:val="Terms"/>
        <w:numPr>
          <w:ilvl w:val="0"/>
          <w:numId w:val="0"/>
        </w:numPr>
        <w:ind w:left="1440" w:hanging="1440"/>
      </w:pPr>
      <w:r>
        <w:t>2.1.6</w:t>
      </w:r>
      <w:r>
        <w:tab/>
      </w:r>
      <w:r w:rsidRPr="003A16E1">
        <w:t xml:space="preserve">the headings to the clauses, </w:t>
      </w:r>
      <w:r w:rsidR="00BA1868">
        <w:t>schedul</w:t>
      </w:r>
      <w:r w:rsidRPr="003A16E1">
        <w:t xml:space="preserve">es and paragraphs of this Agreement will not affect the </w:t>
      </w:r>
      <w:proofErr w:type="gramStart"/>
      <w:r w:rsidRPr="003A16E1">
        <w:t>interpretation;</w:t>
      </w:r>
      <w:proofErr w:type="gramEnd"/>
    </w:p>
    <w:p w14:paraId="5D211FA9" w14:textId="77777777" w:rsidR="00AD1408" w:rsidRPr="003A16E1" w:rsidRDefault="00AD1408" w:rsidP="00AD1408">
      <w:pPr>
        <w:pStyle w:val="Terms"/>
        <w:numPr>
          <w:ilvl w:val="0"/>
          <w:numId w:val="0"/>
        </w:numPr>
        <w:ind w:left="1440" w:hanging="1440"/>
      </w:pPr>
      <w:r>
        <w:t>2.1.7</w:t>
      </w:r>
      <w:r>
        <w:tab/>
      </w:r>
      <w:r w:rsidRPr="003A16E1">
        <w:t xml:space="preserve">any reference to an enactment includes reference to that enactment as amended or replaced from time to time and to any subordinate legislation or byelaw made under that </w:t>
      </w:r>
      <w:proofErr w:type="gramStart"/>
      <w:r w:rsidRPr="003A16E1">
        <w:t>enactment;</w:t>
      </w:r>
      <w:proofErr w:type="gramEnd"/>
    </w:p>
    <w:p w14:paraId="5AC88B82" w14:textId="77777777" w:rsidR="00AD1408" w:rsidRPr="003A16E1" w:rsidRDefault="00AD1408" w:rsidP="00AD1408">
      <w:pPr>
        <w:pStyle w:val="Terms"/>
        <w:numPr>
          <w:ilvl w:val="0"/>
          <w:numId w:val="0"/>
        </w:numPr>
        <w:ind w:left="1440" w:hanging="1440"/>
      </w:pPr>
      <w:r>
        <w:t>2.1.8</w:t>
      </w:r>
      <w:r>
        <w:tab/>
      </w:r>
      <w:r w:rsidRPr="003A16E1">
        <w:t xml:space="preserve">any obligation on any party not to do or omit to do anything is to include an obligation not to allow that thing to be done or omitted to be </w:t>
      </w:r>
      <w:proofErr w:type="gramStart"/>
      <w:r w:rsidRPr="003A16E1">
        <w:t>done;</w:t>
      </w:r>
      <w:proofErr w:type="gramEnd"/>
    </w:p>
    <w:p w14:paraId="5A9CD065" w14:textId="77777777" w:rsidR="00AD1408" w:rsidRDefault="00AD1408" w:rsidP="00B02CE1">
      <w:pPr>
        <w:pStyle w:val="Terms"/>
        <w:numPr>
          <w:ilvl w:val="0"/>
          <w:numId w:val="0"/>
        </w:numPr>
        <w:ind w:left="1440" w:hanging="1440"/>
      </w:pPr>
      <w:r>
        <w:lastRenderedPageBreak/>
        <w:t>2.1.9</w:t>
      </w:r>
      <w:r>
        <w:tab/>
      </w:r>
      <w:r w:rsidRPr="003A16E1">
        <w:t xml:space="preserve">any party who agrees to do something will be deemed to fulfil that obligation if that party procures that it is done. </w:t>
      </w:r>
    </w:p>
    <w:p w14:paraId="1B4DC657" w14:textId="6BAEFB30" w:rsidR="00AD1408" w:rsidRDefault="00AD1408" w:rsidP="004C2881">
      <w:pPr>
        <w:pStyle w:val="Terms"/>
        <w:numPr>
          <w:ilvl w:val="0"/>
          <w:numId w:val="0"/>
        </w:numPr>
      </w:pPr>
    </w:p>
    <w:p w14:paraId="11BEB892" w14:textId="77777777" w:rsidR="00DA4229" w:rsidRDefault="00DA4229" w:rsidP="00955245">
      <w:pPr>
        <w:pStyle w:val="Terms"/>
        <w:numPr>
          <w:ilvl w:val="0"/>
          <w:numId w:val="0"/>
        </w:numPr>
        <w:ind w:left="720" w:hanging="720"/>
        <w:rPr>
          <w:b/>
        </w:rPr>
      </w:pPr>
    </w:p>
    <w:p w14:paraId="5CBB7F05" w14:textId="4C19AE08" w:rsidR="00CF6DCE" w:rsidRPr="00CC570E" w:rsidRDefault="004C2881" w:rsidP="00F6749B">
      <w:pPr>
        <w:pStyle w:val="Terms"/>
        <w:numPr>
          <w:ilvl w:val="0"/>
          <w:numId w:val="0"/>
        </w:numPr>
        <w:tabs>
          <w:tab w:val="left" w:pos="709"/>
        </w:tabs>
        <w:rPr>
          <w:b/>
        </w:rPr>
      </w:pPr>
      <w:r>
        <w:rPr>
          <w:b/>
        </w:rPr>
        <w:t xml:space="preserve">3. </w:t>
      </w:r>
      <w:r w:rsidR="0030551D">
        <w:rPr>
          <w:b/>
        </w:rPr>
        <w:t xml:space="preserve">       </w:t>
      </w:r>
      <w:r w:rsidR="00CF6DCE" w:rsidRPr="00CC570E">
        <w:rPr>
          <w:b/>
        </w:rPr>
        <w:t xml:space="preserve">Commencement and Term </w:t>
      </w:r>
    </w:p>
    <w:p w14:paraId="2004D5AF" w14:textId="7E0CF36C" w:rsidR="00CF6DCE" w:rsidRPr="007D2D93" w:rsidRDefault="00CF6DCE" w:rsidP="00CF6DCE">
      <w:pPr>
        <w:pStyle w:val="BodyTextIndent"/>
        <w:rPr>
          <w:b/>
          <w:u w:val="single"/>
        </w:rPr>
      </w:pPr>
      <w:r w:rsidRPr="00D34A9C">
        <w:t xml:space="preserve">This Agreement shall commence on the Effective Date and </w:t>
      </w:r>
      <w:r w:rsidR="00CA017C">
        <w:rPr>
          <w:color w:val="000000"/>
        </w:rPr>
        <w:t xml:space="preserve">(unless it is terminated in accordance with the terms of this Framework Agreement or is otherwise lawfully terminated) </w:t>
      </w:r>
      <w:r w:rsidRPr="00D34A9C">
        <w:t>shall continue for the Term</w:t>
      </w:r>
      <w:r>
        <w:t>.</w:t>
      </w:r>
      <w:r w:rsidR="007D2D93">
        <w:t xml:space="preserve"> </w:t>
      </w:r>
    </w:p>
    <w:p w14:paraId="74865F81" w14:textId="77777777" w:rsidR="00CF6DCE" w:rsidRPr="007D2D93" w:rsidRDefault="00CF6DCE" w:rsidP="00CF6DCE">
      <w:pPr>
        <w:rPr>
          <w:rFonts w:ascii="Arial" w:hAnsi="Arial" w:cs="Arial"/>
          <w:b/>
          <w:sz w:val="24"/>
          <w:szCs w:val="24"/>
          <w:u w:val="single"/>
        </w:rPr>
      </w:pPr>
    </w:p>
    <w:p w14:paraId="5D57110E" w14:textId="77777777" w:rsidR="001B07F1" w:rsidRDefault="005302A9" w:rsidP="001B07F1">
      <w:pPr>
        <w:ind w:left="709" w:hanging="709"/>
        <w:rPr>
          <w:rFonts w:ascii="Arial" w:hAnsi="Arial" w:cs="Arial"/>
          <w:b/>
          <w:bCs/>
          <w:sz w:val="24"/>
          <w:szCs w:val="24"/>
        </w:rPr>
      </w:pPr>
      <w:r w:rsidRPr="004C2881">
        <w:rPr>
          <w:rFonts w:ascii="Arial" w:hAnsi="Arial" w:cs="Arial"/>
          <w:b/>
          <w:bCs/>
          <w:sz w:val="24"/>
          <w:szCs w:val="24"/>
        </w:rPr>
        <w:t xml:space="preserve">4. </w:t>
      </w:r>
      <w:r w:rsidR="00197FCC">
        <w:rPr>
          <w:rFonts w:ascii="Arial" w:hAnsi="Arial" w:cs="Arial"/>
          <w:b/>
          <w:bCs/>
          <w:sz w:val="24"/>
          <w:szCs w:val="24"/>
        </w:rPr>
        <w:t xml:space="preserve">      </w:t>
      </w:r>
      <w:r w:rsidRPr="004C2881">
        <w:rPr>
          <w:rFonts w:ascii="Arial" w:hAnsi="Arial" w:cs="Arial"/>
          <w:b/>
          <w:bCs/>
          <w:sz w:val="24"/>
          <w:szCs w:val="24"/>
        </w:rPr>
        <w:t>Basis of the Framework Agreement and Incorporation of</w:t>
      </w:r>
      <w:r w:rsidR="0030551D">
        <w:rPr>
          <w:rFonts w:ascii="Arial" w:hAnsi="Arial" w:cs="Arial"/>
          <w:b/>
          <w:bCs/>
          <w:sz w:val="24"/>
          <w:szCs w:val="24"/>
        </w:rPr>
        <w:t xml:space="preserve"> </w:t>
      </w:r>
      <w:r w:rsidRPr="004C2881">
        <w:rPr>
          <w:rFonts w:ascii="Arial" w:hAnsi="Arial" w:cs="Arial"/>
          <w:b/>
          <w:bCs/>
          <w:sz w:val="24"/>
          <w:szCs w:val="24"/>
        </w:rPr>
        <w:t>Documents</w:t>
      </w:r>
    </w:p>
    <w:p w14:paraId="40D19F74" w14:textId="1F710726" w:rsidR="001B07F1"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 xml:space="preserve">This Framework Agreement, together with any accepted Works Instruction/Purchase Order and any Special Conditions, shall form the Call-Off </w:t>
      </w:r>
      <w:r w:rsidR="00004E28">
        <w:rPr>
          <w:rFonts w:ascii="Arial" w:hAnsi="Arial" w:cs="Arial"/>
          <w:sz w:val="24"/>
          <w:szCs w:val="24"/>
        </w:rPr>
        <w:t>Contract</w:t>
      </w:r>
      <w:r w:rsidRPr="00C3539A">
        <w:rPr>
          <w:rFonts w:ascii="Arial" w:hAnsi="Arial" w:cs="Arial"/>
          <w:sz w:val="24"/>
          <w:szCs w:val="24"/>
        </w:rPr>
        <w:t xml:space="preserve"> between the Council and the Supplier in connection with the Works and Services to be provided.</w:t>
      </w:r>
    </w:p>
    <w:p w14:paraId="73171B74" w14:textId="77777777" w:rsidR="008B0BF9" w:rsidRPr="00C3539A" w:rsidRDefault="008B0BF9" w:rsidP="00C3539A">
      <w:pPr>
        <w:pStyle w:val="ListParagraph"/>
        <w:rPr>
          <w:rFonts w:ascii="Arial" w:hAnsi="Arial" w:cs="Arial"/>
          <w:b/>
          <w:bCs/>
          <w:sz w:val="24"/>
          <w:szCs w:val="24"/>
        </w:rPr>
      </w:pPr>
    </w:p>
    <w:p w14:paraId="31E03883" w14:textId="1C508C34" w:rsidR="007B324B"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 xml:space="preserve">Each Works Instruction/Purchase Order shall be subject to written acceptance by the Supplier. No Call-Off </w:t>
      </w:r>
      <w:r w:rsidR="00C23F13">
        <w:rPr>
          <w:rFonts w:ascii="Arial" w:hAnsi="Arial" w:cs="Arial"/>
          <w:sz w:val="24"/>
          <w:szCs w:val="24"/>
        </w:rPr>
        <w:t xml:space="preserve">Contract </w:t>
      </w:r>
      <w:r w:rsidRPr="00C3539A">
        <w:rPr>
          <w:rFonts w:ascii="Arial" w:hAnsi="Arial" w:cs="Arial"/>
          <w:sz w:val="24"/>
          <w:szCs w:val="24"/>
        </w:rPr>
        <w:t>under this Agreement shall come into being until the Supplier has given such written acceptance to the Council.</w:t>
      </w:r>
    </w:p>
    <w:p w14:paraId="6719FC8A" w14:textId="77777777" w:rsidR="008B0BF9" w:rsidRPr="00C3539A" w:rsidRDefault="008B0BF9" w:rsidP="00C3539A">
      <w:pPr>
        <w:rPr>
          <w:rFonts w:ascii="Arial" w:hAnsi="Arial" w:cs="Arial"/>
          <w:b/>
          <w:bCs/>
          <w:sz w:val="24"/>
          <w:szCs w:val="24"/>
        </w:rPr>
      </w:pPr>
    </w:p>
    <w:p w14:paraId="3E745BEF" w14:textId="77777777" w:rsidR="007B324B"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The Council does not guarantee to raise any Works Instruction/Purchase Order under this Agreement, but the Supplier shall be one of the Council’s preferred suppliers of the Works and Services.</w:t>
      </w:r>
    </w:p>
    <w:p w14:paraId="61D6E870" w14:textId="77777777" w:rsidR="008B0BF9" w:rsidRPr="00C3539A" w:rsidRDefault="008B0BF9" w:rsidP="00C3539A">
      <w:pPr>
        <w:rPr>
          <w:rFonts w:ascii="Arial" w:hAnsi="Arial" w:cs="Arial"/>
          <w:b/>
          <w:bCs/>
          <w:sz w:val="24"/>
          <w:szCs w:val="24"/>
        </w:rPr>
      </w:pPr>
    </w:p>
    <w:p w14:paraId="38E11DD6" w14:textId="334A5D31" w:rsidR="007B324B" w:rsidRPr="00C3539A" w:rsidRDefault="00DE58DD" w:rsidP="00DE58DD">
      <w:pPr>
        <w:pStyle w:val="ListParagraph"/>
        <w:numPr>
          <w:ilvl w:val="1"/>
          <w:numId w:val="21"/>
        </w:numPr>
        <w:ind w:hanging="720"/>
        <w:rPr>
          <w:rFonts w:ascii="Arial" w:hAnsi="Arial" w:cs="Arial"/>
          <w:b/>
          <w:bCs/>
          <w:sz w:val="24"/>
          <w:szCs w:val="24"/>
        </w:rPr>
      </w:pPr>
      <w:r w:rsidRPr="00C3539A">
        <w:rPr>
          <w:rFonts w:ascii="Arial" w:hAnsi="Arial" w:cs="Arial"/>
          <w:sz w:val="24"/>
          <w:szCs w:val="24"/>
        </w:rPr>
        <w:t xml:space="preserve">The following documents are hereby incorporated into this Framework Agreement and any Call-Off </w:t>
      </w:r>
      <w:r w:rsidR="00A62291">
        <w:rPr>
          <w:rFonts w:ascii="Arial" w:hAnsi="Arial" w:cs="Arial"/>
          <w:sz w:val="24"/>
          <w:szCs w:val="24"/>
        </w:rPr>
        <w:t>Contract</w:t>
      </w:r>
      <w:r w:rsidRPr="00C3539A">
        <w:rPr>
          <w:rFonts w:ascii="Arial" w:hAnsi="Arial" w:cs="Arial"/>
          <w:sz w:val="24"/>
          <w:szCs w:val="24"/>
        </w:rPr>
        <w:t xml:space="preserve"> made under it, and shall be read and construed together:</w:t>
      </w:r>
    </w:p>
    <w:p w14:paraId="1D1233C8" w14:textId="77777777" w:rsidR="00CB698C" w:rsidRPr="0067723B"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this Agreement (including these terms and conditions</w:t>
      </w:r>
      <w:proofErr w:type="gramStart"/>
      <w:r w:rsidRPr="0067723B">
        <w:rPr>
          <w:rFonts w:ascii="Arial" w:hAnsi="Arial" w:cs="Arial"/>
          <w:sz w:val="24"/>
          <w:szCs w:val="24"/>
        </w:rPr>
        <w:t>);</w:t>
      </w:r>
      <w:proofErr w:type="gramEnd"/>
    </w:p>
    <w:p w14:paraId="5E594FE7" w14:textId="77777777" w:rsidR="00CB698C" w:rsidRPr="0067723B"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 xml:space="preserve">any Special Conditions contained in a Works Instruction/Purchase </w:t>
      </w:r>
      <w:proofErr w:type="gramStart"/>
      <w:r w:rsidRPr="0067723B">
        <w:rPr>
          <w:rFonts w:ascii="Arial" w:hAnsi="Arial" w:cs="Arial"/>
          <w:sz w:val="24"/>
          <w:szCs w:val="24"/>
        </w:rPr>
        <w:t>Order;</w:t>
      </w:r>
      <w:proofErr w:type="gramEnd"/>
    </w:p>
    <w:p w14:paraId="235B3F5D" w14:textId="77777777" w:rsidR="00CB698C" w:rsidRPr="0067723B"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the ITT issued by the Council (including the Specification); and</w:t>
      </w:r>
    </w:p>
    <w:p w14:paraId="733D2FCA" w14:textId="26FBBF50" w:rsidR="00CB698C" w:rsidRPr="00C3539A" w:rsidRDefault="00CB698C" w:rsidP="00CB698C">
      <w:pPr>
        <w:pStyle w:val="ListParagraph"/>
        <w:numPr>
          <w:ilvl w:val="2"/>
          <w:numId w:val="21"/>
        </w:numPr>
        <w:rPr>
          <w:rFonts w:ascii="Arial" w:hAnsi="Arial" w:cs="Arial"/>
          <w:b/>
          <w:bCs/>
          <w:sz w:val="24"/>
          <w:szCs w:val="24"/>
        </w:rPr>
      </w:pPr>
      <w:r w:rsidRPr="0067723B">
        <w:rPr>
          <w:rFonts w:ascii="Arial" w:hAnsi="Arial" w:cs="Arial"/>
          <w:sz w:val="24"/>
          <w:szCs w:val="24"/>
        </w:rPr>
        <w:t>the Tender (including the Schedule of Prices).</w:t>
      </w:r>
    </w:p>
    <w:p w14:paraId="1EC8AD8B" w14:textId="77777777" w:rsidR="00CB698C" w:rsidRPr="00C3539A" w:rsidRDefault="00CB698C" w:rsidP="00C3539A">
      <w:pPr>
        <w:rPr>
          <w:rFonts w:ascii="Arial" w:hAnsi="Arial" w:cs="Arial"/>
          <w:b/>
          <w:bCs/>
          <w:sz w:val="24"/>
          <w:szCs w:val="24"/>
        </w:rPr>
      </w:pPr>
    </w:p>
    <w:p w14:paraId="2C22CDFC" w14:textId="2724DD67" w:rsidR="00610352" w:rsidRPr="00CB698C" w:rsidRDefault="00CB698C" w:rsidP="00C3539A">
      <w:pPr>
        <w:pStyle w:val="NormalWeb"/>
        <w:numPr>
          <w:ilvl w:val="1"/>
          <w:numId w:val="21"/>
        </w:numPr>
        <w:ind w:hanging="720"/>
        <w:rPr>
          <w:rFonts w:ascii="Arial" w:hAnsi="Arial" w:cs="Arial"/>
        </w:rPr>
      </w:pPr>
      <w:r w:rsidRPr="00114DC0">
        <w:rPr>
          <w:rFonts w:ascii="Arial" w:hAnsi="Arial" w:cs="Arial"/>
        </w:rPr>
        <w:t>In the event of any conflict or inconsistency between the documents listed in clause 4.4, the order of precedence shall be as follows (highest to lowest):</w:t>
      </w:r>
    </w:p>
    <w:p w14:paraId="4AE3996F" w14:textId="77777777" w:rsidR="000A054C" w:rsidRPr="00C3539A" w:rsidRDefault="00DE58DD" w:rsidP="00920A3E">
      <w:pPr>
        <w:pStyle w:val="NormalWeb"/>
        <w:numPr>
          <w:ilvl w:val="2"/>
          <w:numId w:val="21"/>
        </w:numPr>
        <w:rPr>
          <w:rFonts w:ascii="Arial" w:hAnsi="Arial" w:cs="Arial"/>
        </w:rPr>
      </w:pPr>
      <w:r w:rsidRPr="00C3539A">
        <w:rPr>
          <w:rFonts w:ascii="Arial" w:hAnsi="Arial" w:cs="Arial"/>
        </w:rPr>
        <w:t xml:space="preserve">any Special Conditions contained in a Works Instruction/Purchase </w:t>
      </w:r>
      <w:proofErr w:type="gramStart"/>
      <w:r w:rsidRPr="00C3539A">
        <w:rPr>
          <w:rFonts w:ascii="Arial" w:hAnsi="Arial" w:cs="Arial"/>
        </w:rPr>
        <w:t>Order;</w:t>
      </w:r>
      <w:proofErr w:type="gramEnd"/>
    </w:p>
    <w:p w14:paraId="2E10FFAD" w14:textId="77777777" w:rsidR="000A054C" w:rsidRPr="00C3539A" w:rsidRDefault="00DE58DD" w:rsidP="00920A3E">
      <w:pPr>
        <w:pStyle w:val="NormalWeb"/>
        <w:numPr>
          <w:ilvl w:val="2"/>
          <w:numId w:val="21"/>
        </w:numPr>
        <w:rPr>
          <w:rFonts w:ascii="Arial" w:hAnsi="Arial" w:cs="Arial"/>
        </w:rPr>
      </w:pPr>
      <w:r w:rsidRPr="00C3539A">
        <w:rPr>
          <w:rFonts w:ascii="Arial" w:hAnsi="Arial" w:cs="Arial"/>
        </w:rPr>
        <w:t>this Agreement (including these terms and conditions</w:t>
      </w:r>
      <w:proofErr w:type="gramStart"/>
      <w:r w:rsidRPr="00C3539A">
        <w:rPr>
          <w:rFonts w:ascii="Arial" w:hAnsi="Arial" w:cs="Arial"/>
        </w:rPr>
        <w:t>);</w:t>
      </w:r>
      <w:proofErr w:type="gramEnd"/>
    </w:p>
    <w:p w14:paraId="0B404411" w14:textId="77777777" w:rsidR="000A054C" w:rsidRPr="00C3539A" w:rsidRDefault="00DE58DD" w:rsidP="00920A3E">
      <w:pPr>
        <w:pStyle w:val="NormalWeb"/>
        <w:numPr>
          <w:ilvl w:val="2"/>
          <w:numId w:val="21"/>
        </w:numPr>
        <w:rPr>
          <w:rFonts w:ascii="Arial" w:hAnsi="Arial" w:cs="Arial"/>
        </w:rPr>
      </w:pPr>
      <w:r w:rsidRPr="00C3539A">
        <w:rPr>
          <w:rFonts w:ascii="Arial" w:hAnsi="Arial" w:cs="Arial"/>
        </w:rPr>
        <w:t>the ITT (including the Specification</w:t>
      </w:r>
      <w:proofErr w:type="gramStart"/>
      <w:r w:rsidRPr="00C3539A">
        <w:rPr>
          <w:rFonts w:ascii="Arial" w:hAnsi="Arial" w:cs="Arial"/>
        </w:rPr>
        <w:t>);</w:t>
      </w:r>
      <w:proofErr w:type="gramEnd"/>
    </w:p>
    <w:p w14:paraId="6D25A298" w14:textId="73A18609" w:rsidR="004D43D3" w:rsidRDefault="00DE58DD" w:rsidP="004D43D3">
      <w:pPr>
        <w:pStyle w:val="NormalWeb"/>
        <w:numPr>
          <w:ilvl w:val="2"/>
          <w:numId w:val="21"/>
        </w:numPr>
        <w:rPr>
          <w:rFonts w:ascii="Arial" w:hAnsi="Arial" w:cs="Arial"/>
        </w:rPr>
      </w:pPr>
      <w:r w:rsidRPr="00C3539A">
        <w:rPr>
          <w:rFonts w:ascii="Arial" w:hAnsi="Arial" w:cs="Arial"/>
        </w:rPr>
        <w:t>the Tender (including the Schedule of Prices).</w:t>
      </w:r>
    </w:p>
    <w:p w14:paraId="729A6E78" w14:textId="77777777" w:rsidR="00610352" w:rsidRDefault="00610352" w:rsidP="00C3539A">
      <w:pPr>
        <w:spacing w:line="20" w:lineRule="exact"/>
      </w:pPr>
    </w:p>
    <w:p w14:paraId="2A16458D" w14:textId="5BA980DA" w:rsidR="004D43D3" w:rsidRPr="00C3539A" w:rsidRDefault="00DE58DD" w:rsidP="00C3539A">
      <w:pPr>
        <w:pStyle w:val="NormalWeb"/>
        <w:numPr>
          <w:ilvl w:val="1"/>
          <w:numId w:val="21"/>
        </w:numPr>
        <w:ind w:hanging="720"/>
        <w:rPr>
          <w:rFonts w:ascii="Arial" w:hAnsi="Arial" w:cs="Arial"/>
        </w:rPr>
      </w:pPr>
      <w:r w:rsidRPr="00C3539A">
        <w:rPr>
          <w:rFonts w:ascii="Arial" w:hAnsi="Arial" w:cs="Arial"/>
        </w:rPr>
        <w:t>Where there is any conflict or inconsistency between this Agreement and the MTC 2024 terms and conditions, this Agreement shall prevail.</w:t>
      </w:r>
    </w:p>
    <w:p w14:paraId="1448044F" w14:textId="77777777" w:rsidR="002F723D" w:rsidRDefault="002F723D" w:rsidP="001774BB">
      <w:pPr>
        <w:pStyle w:val="ListParagraph"/>
      </w:pPr>
    </w:p>
    <w:p w14:paraId="5020151A" w14:textId="656DEDD3" w:rsidR="002F723D" w:rsidRPr="00053FE1" w:rsidRDefault="002F723D" w:rsidP="00053FE1">
      <w:pPr>
        <w:pStyle w:val="Terms"/>
        <w:numPr>
          <w:ilvl w:val="0"/>
          <w:numId w:val="15"/>
        </w:numPr>
        <w:rPr>
          <w:b/>
          <w:bCs/>
        </w:rPr>
      </w:pPr>
      <w:r w:rsidRPr="00053FE1">
        <w:rPr>
          <w:b/>
          <w:bCs/>
        </w:rPr>
        <w:lastRenderedPageBreak/>
        <w:t>Conditions of Participation</w:t>
      </w:r>
    </w:p>
    <w:p w14:paraId="1625DC71" w14:textId="03E075B1" w:rsidR="002F723D" w:rsidRPr="002F723D" w:rsidRDefault="002F723D" w:rsidP="004A28BD">
      <w:pPr>
        <w:pStyle w:val="Terms"/>
        <w:numPr>
          <w:ilvl w:val="1"/>
          <w:numId w:val="1"/>
        </w:numPr>
      </w:pPr>
      <w:r w:rsidRPr="002F723D">
        <w:t>The Supplier shall, throughout the Term of this Framework Agreement, comply with the following conditions of participation:</w:t>
      </w:r>
    </w:p>
    <w:p w14:paraId="602712B9" w14:textId="77777777" w:rsidR="002F723D" w:rsidRDefault="002F723D" w:rsidP="002F723D">
      <w:pPr>
        <w:pStyle w:val="Terms"/>
        <w:numPr>
          <w:ilvl w:val="0"/>
          <w:numId w:val="0"/>
        </w:numPr>
        <w:ind w:left="737"/>
      </w:pPr>
    </w:p>
    <w:p w14:paraId="588386C7" w14:textId="74399571" w:rsidR="002F723D" w:rsidRPr="002F723D" w:rsidRDefault="002F723D" w:rsidP="004A28BD">
      <w:pPr>
        <w:pStyle w:val="Terms"/>
        <w:numPr>
          <w:ilvl w:val="0"/>
          <w:numId w:val="10"/>
        </w:numPr>
      </w:pPr>
      <w:r w:rsidRPr="002F723D">
        <w:t>Legal and Regulatory Compliance</w:t>
      </w:r>
    </w:p>
    <w:p w14:paraId="632EFB8C" w14:textId="77777777" w:rsidR="002F723D" w:rsidRDefault="002F723D" w:rsidP="004A28BD">
      <w:pPr>
        <w:pStyle w:val="Terms"/>
        <w:numPr>
          <w:ilvl w:val="0"/>
          <w:numId w:val="9"/>
        </w:numPr>
      </w:pPr>
      <w:r w:rsidRPr="002F723D">
        <w:t>The Supplier must not fall within any category of “excluded” or “excludable” supplier under the Procurement Act 2023.</w:t>
      </w:r>
    </w:p>
    <w:p w14:paraId="48A37FC7" w14:textId="2F6224EA" w:rsidR="002F723D" w:rsidRDefault="002F723D" w:rsidP="004A28BD">
      <w:pPr>
        <w:pStyle w:val="Terms"/>
        <w:numPr>
          <w:ilvl w:val="0"/>
          <w:numId w:val="9"/>
        </w:numPr>
      </w:pPr>
      <w:r w:rsidRPr="002F723D">
        <w:t>The Supplier shall comply with all applicable laws, regulations, statutory instruments, and Council policies relevant to the provision of the Works and Services.</w:t>
      </w:r>
    </w:p>
    <w:p w14:paraId="57191CA9" w14:textId="77777777" w:rsidR="002F723D" w:rsidRPr="002F723D" w:rsidRDefault="002F723D" w:rsidP="002F723D">
      <w:pPr>
        <w:pStyle w:val="Terms"/>
        <w:numPr>
          <w:ilvl w:val="0"/>
          <w:numId w:val="0"/>
        </w:numPr>
        <w:ind w:left="1457"/>
      </w:pPr>
    </w:p>
    <w:p w14:paraId="4BAF6EDF" w14:textId="77777777" w:rsidR="002F723D" w:rsidRPr="002F723D" w:rsidRDefault="002F723D" w:rsidP="004A28BD">
      <w:pPr>
        <w:pStyle w:val="Terms"/>
        <w:numPr>
          <w:ilvl w:val="0"/>
          <w:numId w:val="10"/>
        </w:numPr>
      </w:pPr>
      <w:r w:rsidRPr="002F723D">
        <w:t>Professional Accreditations and Competence</w:t>
      </w:r>
    </w:p>
    <w:p w14:paraId="0DBE6888" w14:textId="4323247F" w:rsidR="002F723D" w:rsidRDefault="002F723D" w:rsidP="004A28BD">
      <w:pPr>
        <w:pStyle w:val="Terms"/>
        <w:numPr>
          <w:ilvl w:val="0"/>
          <w:numId w:val="11"/>
        </w:numPr>
      </w:pPr>
      <w:r w:rsidRPr="002F723D">
        <w:t>The Supplier must hold and maintain all relevant professional accreditations and certifications</w:t>
      </w:r>
      <w:r>
        <w:t>.</w:t>
      </w:r>
    </w:p>
    <w:p w14:paraId="5E699E64" w14:textId="4DA6A96C" w:rsidR="002F723D" w:rsidRPr="002F723D" w:rsidRDefault="002F723D" w:rsidP="004A28BD">
      <w:pPr>
        <w:pStyle w:val="Terms"/>
        <w:numPr>
          <w:ilvl w:val="0"/>
          <w:numId w:val="11"/>
        </w:numPr>
      </w:pPr>
      <w:r w:rsidRPr="002F723D">
        <w:t>All Staff engaged in the Works and Services must be appropriately trained, qualified, and competent for their roles, and where applicable, subject to safeguarding and Disclosure and Barring Service (DBS) checks.</w:t>
      </w:r>
    </w:p>
    <w:p w14:paraId="010D9407" w14:textId="77777777" w:rsidR="002F723D" w:rsidRDefault="002F723D" w:rsidP="002F723D">
      <w:pPr>
        <w:pStyle w:val="Terms"/>
        <w:numPr>
          <w:ilvl w:val="0"/>
          <w:numId w:val="0"/>
        </w:numPr>
        <w:ind w:left="737"/>
      </w:pPr>
    </w:p>
    <w:p w14:paraId="151671CF" w14:textId="3A3792F5" w:rsidR="002F723D" w:rsidRPr="002F723D" w:rsidRDefault="002F723D" w:rsidP="004A28BD">
      <w:pPr>
        <w:pStyle w:val="Terms"/>
        <w:numPr>
          <w:ilvl w:val="0"/>
          <w:numId w:val="10"/>
        </w:numPr>
      </w:pPr>
      <w:r w:rsidRPr="002F723D">
        <w:t>Insurance</w:t>
      </w:r>
    </w:p>
    <w:p w14:paraId="693E6EAB" w14:textId="77777777" w:rsidR="002F723D" w:rsidRPr="002F723D" w:rsidRDefault="002F723D" w:rsidP="004A28BD">
      <w:pPr>
        <w:pStyle w:val="Terms"/>
        <w:numPr>
          <w:ilvl w:val="0"/>
          <w:numId w:val="12"/>
        </w:numPr>
      </w:pPr>
      <w:r w:rsidRPr="002F723D">
        <w:t>The Supplier shall maintain Employers’ Liability Insurance and Public Liability Insurance, each with a minimum cover of £10 million, and provide evidence of such cover to the Council on request.</w:t>
      </w:r>
    </w:p>
    <w:p w14:paraId="7B9AC0C3" w14:textId="77777777" w:rsidR="002F723D" w:rsidRDefault="002F723D" w:rsidP="002F723D">
      <w:pPr>
        <w:pStyle w:val="Terms"/>
        <w:numPr>
          <w:ilvl w:val="0"/>
          <w:numId w:val="0"/>
        </w:numPr>
        <w:ind w:left="737"/>
      </w:pPr>
    </w:p>
    <w:p w14:paraId="7D66D37A" w14:textId="739022FA" w:rsidR="002F723D" w:rsidRPr="002F723D" w:rsidRDefault="002F723D" w:rsidP="004A28BD">
      <w:pPr>
        <w:pStyle w:val="Terms"/>
        <w:numPr>
          <w:ilvl w:val="0"/>
          <w:numId w:val="10"/>
        </w:numPr>
      </w:pPr>
      <w:r w:rsidRPr="002F723D">
        <w:t>Financial Standing</w:t>
      </w:r>
    </w:p>
    <w:p w14:paraId="68826479" w14:textId="4D19E9F1" w:rsidR="002F723D" w:rsidRDefault="002F723D" w:rsidP="004A28BD">
      <w:pPr>
        <w:pStyle w:val="Terms"/>
        <w:numPr>
          <w:ilvl w:val="0"/>
          <w:numId w:val="13"/>
        </w:numPr>
      </w:pPr>
      <w:r w:rsidRPr="002F723D">
        <w:t xml:space="preserve">The Supplier shall demonstrate and maintain financial standing sufficient to perform its obligations under this Framework Agreement and any </w:t>
      </w:r>
      <w:r w:rsidR="00943DF3">
        <w:t>C</w:t>
      </w:r>
      <w:r w:rsidRPr="002F723D">
        <w:t>all-</w:t>
      </w:r>
      <w:r w:rsidR="00943DF3">
        <w:t>O</w:t>
      </w:r>
      <w:r w:rsidRPr="002F723D">
        <w:t xml:space="preserve">ff </w:t>
      </w:r>
      <w:r w:rsidR="00943DF3">
        <w:t>C</w:t>
      </w:r>
      <w:r w:rsidRPr="002F723D">
        <w:t>ontract awarded under it.</w:t>
      </w:r>
    </w:p>
    <w:p w14:paraId="34D601E4" w14:textId="77777777" w:rsidR="002F723D" w:rsidRPr="002F723D" w:rsidRDefault="002F723D" w:rsidP="002F723D">
      <w:pPr>
        <w:pStyle w:val="Terms"/>
        <w:numPr>
          <w:ilvl w:val="0"/>
          <w:numId w:val="0"/>
        </w:numPr>
        <w:ind w:left="1457"/>
      </w:pPr>
    </w:p>
    <w:p w14:paraId="014FA3D5" w14:textId="77777777" w:rsidR="002F723D" w:rsidRPr="002F723D" w:rsidRDefault="002F723D" w:rsidP="004A28BD">
      <w:pPr>
        <w:pStyle w:val="Terms"/>
        <w:numPr>
          <w:ilvl w:val="0"/>
          <w:numId w:val="10"/>
        </w:numPr>
      </w:pPr>
      <w:r w:rsidRPr="002F723D">
        <w:t>Standards and Quality Assurance</w:t>
      </w:r>
    </w:p>
    <w:p w14:paraId="75895A24" w14:textId="77777777" w:rsidR="002F723D" w:rsidRDefault="002F723D" w:rsidP="004A28BD">
      <w:pPr>
        <w:pStyle w:val="Terms"/>
        <w:numPr>
          <w:ilvl w:val="0"/>
          <w:numId w:val="14"/>
        </w:numPr>
      </w:pPr>
      <w:r w:rsidRPr="002F723D">
        <w:t>The Supplier shall comply with the latest applicable British Standards, International Standards (ISO), Approved Documents, and any specialist specifications issued by the Council.</w:t>
      </w:r>
    </w:p>
    <w:p w14:paraId="33B36A37" w14:textId="38CB97BF" w:rsidR="002F723D" w:rsidRDefault="002F723D" w:rsidP="004A28BD">
      <w:pPr>
        <w:pStyle w:val="Terms"/>
        <w:numPr>
          <w:ilvl w:val="0"/>
          <w:numId w:val="14"/>
        </w:numPr>
      </w:pPr>
      <w:r w:rsidRPr="002F723D">
        <w:t>The Supplier shall operate in accordance with good industry practice and maintain all necessary quality assurance processes.</w:t>
      </w:r>
    </w:p>
    <w:p w14:paraId="5AD060F4" w14:textId="77777777" w:rsidR="002F723D" w:rsidRDefault="002F723D" w:rsidP="002F723D">
      <w:pPr>
        <w:pStyle w:val="Terms"/>
        <w:numPr>
          <w:ilvl w:val="0"/>
          <w:numId w:val="0"/>
        </w:numPr>
        <w:ind w:left="1457"/>
      </w:pPr>
    </w:p>
    <w:p w14:paraId="7E7BA759" w14:textId="66C0621C" w:rsidR="00BE1DD7" w:rsidRDefault="002F723D" w:rsidP="004A28BD">
      <w:pPr>
        <w:pStyle w:val="Terms"/>
        <w:numPr>
          <w:ilvl w:val="1"/>
          <w:numId w:val="1"/>
        </w:numPr>
      </w:pPr>
      <w:r w:rsidRPr="002F723D">
        <w:t xml:space="preserve">The Council reserves the right to review the Supplier’s compliance with these conditions of participation at any time during the Term and may exclude the Supplier from the Framework Agreement and/or terminate any </w:t>
      </w:r>
      <w:r w:rsidR="00943DF3">
        <w:t>C</w:t>
      </w:r>
      <w:r w:rsidRPr="002F723D">
        <w:t>all-</w:t>
      </w:r>
      <w:r w:rsidR="00943DF3">
        <w:t>O</w:t>
      </w:r>
      <w:r w:rsidRPr="002F723D">
        <w:t xml:space="preserve">ff </w:t>
      </w:r>
      <w:r w:rsidR="00943DF3">
        <w:t>C</w:t>
      </w:r>
      <w:r w:rsidRPr="002F723D">
        <w:t>ontract in the event of non-compliance.</w:t>
      </w:r>
    </w:p>
    <w:p w14:paraId="343036D0" w14:textId="77777777" w:rsidR="002F723D" w:rsidRPr="002F723D" w:rsidRDefault="002F723D" w:rsidP="002F723D">
      <w:pPr>
        <w:pStyle w:val="Terms"/>
        <w:numPr>
          <w:ilvl w:val="0"/>
          <w:numId w:val="0"/>
        </w:numPr>
        <w:ind w:left="731"/>
      </w:pPr>
    </w:p>
    <w:p w14:paraId="1016C83D" w14:textId="7D80BD4F" w:rsidR="007F7B1F" w:rsidRPr="003B7F07" w:rsidRDefault="007D2D93" w:rsidP="00594F6C">
      <w:pPr>
        <w:pStyle w:val="Terms"/>
        <w:numPr>
          <w:ilvl w:val="0"/>
          <w:numId w:val="1"/>
        </w:numPr>
        <w:rPr>
          <w:b/>
        </w:rPr>
      </w:pPr>
      <w:r>
        <w:rPr>
          <w:b/>
        </w:rPr>
        <w:t>Provision of Works</w:t>
      </w:r>
      <w:r w:rsidR="00882B6C" w:rsidRPr="004D3CCE">
        <w:rPr>
          <w:b/>
        </w:rPr>
        <w:t xml:space="preserve"> </w:t>
      </w:r>
      <w:r w:rsidR="00AC703C">
        <w:rPr>
          <w:b/>
        </w:rPr>
        <w:t>and Services</w:t>
      </w:r>
    </w:p>
    <w:p w14:paraId="31FFBC43" w14:textId="3D832D8E" w:rsidR="002F723D" w:rsidRDefault="002F723D" w:rsidP="004A28BD">
      <w:pPr>
        <w:pStyle w:val="ListParagraph"/>
        <w:numPr>
          <w:ilvl w:val="1"/>
          <w:numId w:val="1"/>
        </w:numPr>
        <w:rPr>
          <w:rFonts w:ascii="Arial" w:hAnsi="Arial"/>
          <w:bCs/>
          <w:sz w:val="24"/>
        </w:rPr>
      </w:pPr>
      <w:r w:rsidRPr="002F723D">
        <w:rPr>
          <w:rFonts w:ascii="Arial" w:hAnsi="Arial"/>
          <w:bCs/>
          <w:sz w:val="24"/>
        </w:rPr>
        <w:t xml:space="preserve">The Works will include annual servicing, heating and hot water maintenance, the provision of customer information with database management and the presence of a representative at the Council offices three (3) days per week. The Council requires annual servicing and provision of landlord’s safety record and relevant landlord certificates, as required in the Vale of Glamorgan Council Housing </w:t>
      </w:r>
      <w:r w:rsidRPr="002F723D">
        <w:rPr>
          <w:rFonts w:ascii="Arial" w:hAnsi="Arial"/>
          <w:bCs/>
          <w:sz w:val="24"/>
        </w:rPr>
        <w:lastRenderedPageBreak/>
        <w:t>Gas, LPG, Oil, Solid Fuel and Air Source Heat Pump Servicing, Policy V1.3. All Suppliers and Approved Subcontractors must comply with latest British Standards, Approved Documents for the region and all Council and specialist specifications supplied with the tender documents.</w:t>
      </w:r>
    </w:p>
    <w:p w14:paraId="1EDCAAF8" w14:textId="77777777" w:rsidR="00982404" w:rsidRPr="002F723D" w:rsidRDefault="00982404" w:rsidP="00363813">
      <w:pPr>
        <w:pStyle w:val="ListParagraph"/>
        <w:ind w:left="731"/>
        <w:rPr>
          <w:rFonts w:ascii="Arial" w:hAnsi="Arial"/>
          <w:bCs/>
          <w:sz w:val="24"/>
        </w:rPr>
      </w:pPr>
    </w:p>
    <w:p w14:paraId="550C900B" w14:textId="4903CDEC" w:rsidR="007F7B1F" w:rsidRPr="003A2CA3" w:rsidRDefault="00882B6C" w:rsidP="004A28BD">
      <w:pPr>
        <w:pStyle w:val="Terms"/>
        <w:numPr>
          <w:ilvl w:val="1"/>
          <w:numId w:val="1"/>
        </w:numPr>
        <w:rPr>
          <w:b/>
        </w:rPr>
      </w:pPr>
      <w:r w:rsidRPr="003A2CA3">
        <w:rPr>
          <w:b/>
        </w:rPr>
        <w:t>Price</w:t>
      </w:r>
    </w:p>
    <w:p w14:paraId="5DFEE590" w14:textId="5DC0322C" w:rsidR="00882B6C" w:rsidRDefault="00882B6C" w:rsidP="004D1C39">
      <w:pPr>
        <w:ind w:left="720"/>
        <w:rPr>
          <w:rFonts w:ascii="Arial" w:hAnsi="Arial" w:cs="Arial"/>
          <w:sz w:val="24"/>
          <w:szCs w:val="24"/>
        </w:rPr>
      </w:pPr>
      <w:r w:rsidRPr="00D34A9C">
        <w:rPr>
          <w:rFonts w:ascii="Arial" w:hAnsi="Arial" w:cs="Arial"/>
          <w:sz w:val="24"/>
          <w:szCs w:val="24"/>
        </w:rPr>
        <w:t xml:space="preserve">The </w:t>
      </w:r>
      <w:r w:rsidR="0014181E">
        <w:rPr>
          <w:rFonts w:ascii="Arial" w:hAnsi="Arial" w:cs="Arial"/>
          <w:sz w:val="24"/>
          <w:szCs w:val="24"/>
        </w:rPr>
        <w:t>Supplier</w:t>
      </w:r>
      <w:r w:rsidRPr="00D34A9C">
        <w:rPr>
          <w:rFonts w:ascii="Arial" w:hAnsi="Arial" w:cs="Arial"/>
          <w:sz w:val="24"/>
          <w:szCs w:val="24"/>
        </w:rPr>
        <w:t xml:space="preserve"> ag</w:t>
      </w:r>
      <w:r w:rsidR="007D2D93">
        <w:rPr>
          <w:rFonts w:ascii="Arial" w:hAnsi="Arial" w:cs="Arial"/>
          <w:sz w:val="24"/>
          <w:szCs w:val="24"/>
        </w:rPr>
        <w:t xml:space="preserve">rees to provide of the Works </w:t>
      </w:r>
      <w:r w:rsidR="00AC703C">
        <w:rPr>
          <w:rFonts w:ascii="Arial" w:hAnsi="Arial" w:cs="Arial"/>
          <w:sz w:val="24"/>
          <w:szCs w:val="24"/>
        </w:rPr>
        <w:t xml:space="preserve">and Services </w:t>
      </w:r>
      <w:r w:rsidRPr="00D34A9C">
        <w:rPr>
          <w:rFonts w:ascii="Arial" w:hAnsi="Arial" w:cs="Arial"/>
          <w:sz w:val="24"/>
          <w:szCs w:val="24"/>
        </w:rPr>
        <w:t xml:space="preserve">for the Price quoted in the </w:t>
      </w:r>
      <w:r w:rsidR="001B362C">
        <w:rPr>
          <w:rFonts w:ascii="Arial" w:hAnsi="Arial" w:cs="Arial"/>
          <w:sz w:val="24"/>
          <w:szCs w:val="24"/>
        </w:rPr>
        <w:t>Schedule of Prices</w:t>
      </w:r>
      <w:r w:rsidRPr="00D34A9C">
        <w:rPr>
          <w:rFonts w:ascii="Arial" w:hAnsi="Arial" w:cs="Arial"/>
          <w:sz w:val="24"/>
          <w:szCs w:val="24"/>
        </w:rPr>
        <w:t xml:space="preserve">. The </w:t>
      </w:r>
      <w:r w:rsidR="0014181E">
        <w:rPr>
          <w:rFonts w:ascii="Arial" w:hAnsi="Arial" w:cs="Arial"/>
          <w:sz w:val="24"/>
          <w:szCs w:val="24"/>
        </w:rPr>
        <w:t>Supplier</w:t>
      </w:r>
      <w:r w:rsidRPr="00D34A9C">
        <w:rPr>
          <w:rFonts w:ascii="Arial" w:hAnsi="Arial" w:cs="Arial"/>
          <w:sz w:val="24"/>
          <w:szCs w:val="24"/>
        </w:rPr>
        <w:t xml:space="preserve"> further agrees to hold the Price quoted in the Tender for the Term unless otherwise agreed or reviewed in accordance with the requirements of the Tender.</w:t>
      </w:r>
      <w:r w:rsidR="00394690">
        <w:rPr>
          <w:rFonts w:ascii="Arial" w:hAnsi="Arial" w:cs="Arial"/>
          <w:sz w:val="24"/>
          <w:szCs w:val="24"/>
        </w:rPr>
        <w:t xml:space="preserve">  The </w:t>
      </w:r>
      <w:r w:rsidR="001B362C">
        <w:rPr>
          <w:rFonts w:ascii="Arial" w:hAnsi="Arial" w:cs="Arial"/>
          <w:sz w:val="24"/>
          <w:szCs w:val="24"/>
        </w:rPr>
        <w:t>S</w:t>
      </w:r>
      <w:r w:rsidR="00394690">
        <w:rPr>
          <w:rFonts w:ascii="Arial" w:hAnsi="Arial" w:cs="Arial"/>
          <w:sz w:val="24"/>
          <w:szCs w:val="24"/>
        </w:rPr>
        <w:t xml:space="preserve">upplier will also </w:t>
      </w:r>
      <w:r w:rsidR="00394690" w:rsidRPr="00394690">
        <w:rPr>
          <w:rFonts w:ascii="Arial" w:hAnsi="Arial" w:cs="Arial"/>
          <w:sz w:val="24"/>
          <w:szCs w:val="24"/>
        </w:rPr>
        <w:t>hold quoted prices fixed and firm for one year from</w:t>
      </w:r>
      <w:r w:rsidR="00995673">
        <w:rPr>
          <w:rFonts w:ascii="Arial" w:hAnsi="Arial" w:cs="Arial"/>
          <w:sz w:val="24"/>
          <w:szCs w:val="24"/>
        </w:rPr>
        <w:t xml:space="preserve"> the Effective Date</w:t>
      </w:r>
      <w:r w:rsidR="00394690" w:rsidRPr="00394690">
        <w:rPr>
          <w:rFonts w:ascii="Arial" w:hAnsi="Arial" w:cs="Arial"/>
          <w:sz w:val="24"/>
          <w:szCs w:val="24"/>
        </w:rPr>
        <w:t xml:space="preserve">. Prices for subsequent years will not exceed the first year's prices.  The </w:t>
      </w:r>
      <w:r w:rsidR="00995673">
        <w:rPr>
          <w:rFonts w:ascii="Arial" w:hAnsi="Arial" w:cs="Arial"/>
          <w:sz w:val="24"/>
          <w:szCs w:val="24"/>
        </w:rPr>
        <w:t xml:space="preserve">Supplier </w:t>
      </w:r>
      <w:r w:rsidR="00394690" w:rsidRPr="00394690">
        <w:rPr>
          <w:rFonts w:ascii="Arial" w:hAnsi="Arial" w:cs="Arial"/>
          <w:sz w:val="24"/>
          <w:szCs w:val="24"/>
        </w:rPr>
        <w:t>will also undertake a formal price review within one year with the aim of achieving a cost and price reduction for subsequent years which may affect ranking.</w:t>
      </w:r>
    </w:p>
    <w:p w14:paraId="16B9B0EA" w14:textId="77777777" w:rsidR="008B1828" w:rsidRDefault="008B1828" w:rsidP="004D1C39">
      <w:pPr>
        <w:ind w:left="720"/>
        <w:rPr>
          <w:rFonts w:ascii="Arial" w:hAnsi="Arial" w:cs="Arial"/>
          <w:sz w:val="24"/>
          <w:szCs w:val="24"/>
        </w:rPr>
      </w:pPr>
    </w:p>
    <w:p w14:paraId="6CC4AE30" w14:textId="77777777" w:rsidR="008B1828" w:rsidRDefault="008B1828" w:rsidP="004D1C39">
      <w:pPr>
        <w:ind w:left="720"/>
        <w:rPr>
          <w:rFonts w:ascii="Arial" w:hAnsi="Arial" w:cs="Arial"/>
          <w:sz w:val="24"/>
          <w:szCs w:val="24"/>
        </w:rPr>
      </w:pPr>
      <w:r>
        <w:rPr>
          <w:rFonts w:ascii="Arial" w:hAnsi="Arial" w:cs="Arial"/>
          <w:sz w:val="24"/>
          <w:szCs w:val="24"/>
        </w:rPr>
        <w:t xml:space="preserve">The </w:t>
      </w:r>
      <w:r w:rsidR="00BD4106">
        <w:rPr>
          <w:rFonts w:ascii="Arial" w:hAnsi="Arial" w:cs="Arial"/>
          <w:sz w:val="24"/>
          <w:szCs w:val="24"/>
        </w:rPr>
        <w:t xml:space="preserve">Schedule of Prices </w:t>
      </w:r>
      <w:r>
        <w:rPr>
          <w:rFonts w:ascii="Arial" w:hAnsi="Arial" w:cs="Arial"/>
          <w:sz w:val="24"/>
          <w:szCs w:val="24"/>
        </w:rPr>
        <w:t xml:space="preserve">supplied are deemed to </w:t>
      </w:r>
      <w:r w:rsidR="00BD4106">
        <w:rPr>
          <w:rFonts w:ascii="Arial" w:hAnsi="Arial" w:cs="Arial"/>
          <w:sz w:val="24"/>
          <w:szCs w:val="24"/>
        </w:rPr>
        <w:t xml:space="preserve">take account of and </w:t>
      </w:r>
      <w:r>
        <w:rPr>
          <w:rFonts w:ascii="Arial" w:hAnsi="Arial" w:cs="Arial"/>
          <w:sz w:val="24"/>
          <w:szCs w:val="24"/>
        </w:rPr>
        <w:t xml:space="preserve">include the </w:t>
      </w:r>
      <w:proofErr w:type="gramStart"/>
      <w:r>
        <w:rPr>
          <w:rFonts w:ascii="Arial" w:hAnsi="Arial" w:cs="Arial"/>
          <w:sz w:val="24"/>
          <w:szCs w:val="24"/>
        </w:rPr>
        <w:t>following:-</w:t>
      </w:r>
      <w:proofErr w:type="gramEnd"/>
    </w:p>
    <w:p w14:paraId="505B5595" w14:textId="77777777" w:rsidR="00A0394A" w:rsidRDefault="00A0394A" w:rsidP="004D1C39">
      <w:pPr>
        <w:ind w:left="720"/>
        <w:rPr>
          <w:rFonts w:ascii="Arial" w:hAnsi="Arial" w:cs="Arial"/>
          <w:sz w:val="24"/>
          <w:szCs w:val="24"/>
        </w:rPr>
      </w:pPr>
    </w:p>
    <w:p w14:paraId="5AEF0F91" w14:textId="312AD385" w:rsidR="008B1828" w:rsidRDefault="004A28BD" w:rsidP="00A0394A">
      <w:pPr>
        <w:ind w:left="1440" w:hanging="1440"/>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.1</w:t>
      </w:r>
      <w:r w:rsidR="00A0394A">
        <w:rPr>
          <w:rFonts w:ascii="Arial" w:hAnsi="Arial" w:cs="Arial"/>
          <w:color w:val="FF0000"/>
          <w:sz w:val="24"/>
          <w:szCs w:val="24"/>
        </w:rPr>
        <w:tab/>
      </w:r>
      <w:r w:rsidR="008B1828" w:rsidRPr="00E313DC">
        <w:rPr>
          <w:rFonts w:ascii="Arial" w:hAnsi="Arial" w:cs="Arial"/>
          <w:color w:val="000000"/>
          <w:sz w:val="24"/>
          <w:szCs w:val="24"/>
        </w:rPr>
        <w:t xml:space="preserve">All work that can reasonably be deemed to be included either as good workmanship, including the provision of materials and plant, or accepted practice </w:t>
      </w:r>
      <w:proofErr w:type="gramStart"/>
      <w:r w:rsidR="008B1828" w:rsidRPr="00E313DC">
        <w:rPr>
          <w:rFonts w:ascii="Arial" w:hAnsi="Arial" w:cs="Arial"/>
          <w:color w:val="000000"/>
          <w:sz w:val="24"/>
          <w:szCs w:val="24"/>
        </w:rPr>
        <w:t>whether or not</w:t>
      </w:r>
      <w:proofErr w:type="gramEnd"/>
      <w:r w:rsidR="008B1828" w:rsidRPr="00E313DC">
        <w:rPr>
          <w:rFonts w:ascii="Arial" w:hAnsi="Arial" w:cs="Arial"/>
          <w:color w:val="000000"/>
          <w:sz w:val="24"/>
          <w:szCs w:val="24"/>
        </w:rPr>
        <w:t xml:space="preserve"> specifically referred to in this </w:t>
      </w:r>
      <w:r w:rsidR="00BD4106">
        <w:rPr>
          <w:rFonts w:ascii="Arial" w:hAnsi="Arial" w:cs="Arial"/>
          <w:color w:val="000000"/>
          <w:sz w:val="24"/>
          <w:szCs w:val="24"/>
        </w:rPr>
        <w:t>Agreement</w:t>
      </w:r>
      <w:r w:rsidR="008B1828" w:rsidRPr="00E313DC">
        <w:rPr>
          <w:rFonts w:ascii="Arial" w:hAnsi="Arial" w:cs="Arial"/>
          <w:color w:val="000000"/>
          <w:sz w:val="24"/>
          <w:szCs w:val="24"/>
        </w:rPr>
        <w:t xml:space="preserve">, the Council decision on </w:t>
      </w:r>
      <w:r w:rsidR="007D2D93" w:rsidRPr="00E313DC">
        <w:rPr>
          <w:rFonts w:ascii="Arial" w:hAnsi="Arial" w:cs="Arial"/>
          <w:color w:val="000000"/>
          <w:sz w:val="24"/>
          <w:szCs w:val="24"/>
        </w:rPr>
        <w:t>such work to be determined will be in the Councils absolute discretion.</w:t>
      </w:r>
    </w:p>
    <w:p w14:paraId="203510BC" w14:textId="77777777" w:rsidR="00AD1408" w:rsidRPr="00E313DC" w:rsidRDefault="00AD1408" w:rsidP="00A0394A">
      <w:pPr>
        <w:ind w:left="1440" w:hanging="1440"/>
        <w:rPr>
          <w:rFonts w:ascii="Arial" w:hAnsi="Arial" w:cs="Arial"/>
          <w:color w:val="000000"/>
          <w:sz w:val="24"/>
          <w:szCs w:val="24"/>
        </w:rPr>
      </w:pPr>
    </w:p>
    <w:p w14:paraId="2ECFB4B8" w14:textId="786B6AB3" w:rsidR="00A0394A" w:rsidRDefault="004A28BD" w:rsidP="00A0394A">
      <w:pPr>
        <w:ind w:left="1440" w:hanging="1440"/>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.2</w:t>
      </w:r>
      <w:r w:rsidR="00A0394A" w:rsidRPr="00E313DC">
        <w:rPr>
          <w:rFonts w:ascii="Arial" w:hAnsi="Arial" w:cs="Arial"/>
          <w:color w:val="000000"/>
          <w:sz w:val="24"/>
          <w:szCs w:val="24"/>
        </w:rPr>
        <w:tab/>
      </w:r>
      <w:r w:rsidR="008B1828" w:rsidRPr="00E313DC">
        <w:rPr>
          <w:rFonts w:ascii="Arial" w:hAnsi="Arial" w:cs="Arial"/>
          <w:color w:val="000000"/>
          <w:sz w:val="24"/>
          <w:szCs w:val="24"/>
        </w:rPr>
        <w:t xml:space="preserve">Removal of existing material and clearing away all arising, redundant materials, debris, rubbish etc., from </w:t>
      </w:r>
      <w:r w:rsidR="00BD4106">
        <w:rPr>
          <w:rFonts w:ascii="Arial" w:hAnsi="Arial" w:cs="Arial"/>
          <w:color w:val="000000"/>
          <w:sz w:val="24"/>
          <w:szCs w:val="24"/>
        </w:rPr>
        <w:t xml:space="preserve">the Premises </w:t>
      </w:r>
      <w:r w:rsidR="008B1828" w:rsidRPr="00E313DC">
        <w:rPr>
          <w:rFonts w:ascii="Arial" w:hAnsi="Arial" w:cs="Arial"/>
          <w:color w:val="000000"/>
          <w:sz w:val="24"/>
          <w:szCs w:val="24"/>
        </w:rPr>
        <w:t>including damping down to reduce dust, loading into skips at ground level, skip hire or equivalent, transport and landfill and other waste disposal charges including any recycling costs.</w:t>
      </w:r>
    </w:p>
    <w:p w14:paraId="7154C810" w14:textId="77777777" w:rsidR="00BA1868" w:rsidRPr="00E313DC" w:rsidRDefault="00BA1868" w:rsidP="00A0394A">
      <w:pPr>
        <w:ind w:left="1440" w:hanging="1440"/>
        <w:rPr>
          <w:rFonts w:ascii="Arial" w:hAnsi="Arial" w:cs="Arial"/>
          <w:color w:val="000000"/>
          <w:sz w:val="24"/>
          <w:szCs w:val="24"/>
        </w:rPr>
      </w:pPr>
    </w:p>
    <w:p w14:paraId="5C8C0A1E" w14:textId="7800338F" w:rsidR="008B1828" w:rsidRDefault="004A28BD" w:rsidP="00A0394A">
      <w:pPr>
        <w:ind w:left="1440" w:hanging="1440"/>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.3</w:t>
      </w:r>
      <w:r w:rsidR="00A0394A" w:rsidRPr="00E313DC">
        <w:rPr>
          <w:rFonts w:ascii="Arial" w:hAnsi="Arial" w:cs="Arial"/>
          <w:color w:val="000000"/>
          <w:sz w:val="24"/>
          <w:szCs w:val="24"/>
        </w:rPr>
        <w:tab/>
      </w:r>
      <w:r w:rsidR="008B1828" w:rsidRPr="00E313DC">
        <w:rPr>
          <w:rFonts w:ascii="Arial" w:hAnsi="Arial" w:cs="Arial"/>
          <w:color w:val="000000"/>
          <w:sz w:val="24"/>
          <w:szCs w:val="24"/>
        </w:rPr>
        <w:t>Hoists, cradles and access ladders etc</w:t>
      </w:r>
      <w:r w:rsidR="00995673">
        <w:rPr>
          <w:rFonts w:ascii="Arial" w:hAnsi="Arial" w:cs="Arial"/>
          <w:color w:val="000000"/>
          <w:sz w:val="24"/>
          <w:szCs w:val="24"/>
        </w:rPr>
        <w:t>.</w:t>
      </w:r>
      <w:r w:rsidR="008B1828" w:rsidRPr="00E313DC">
        <w:rPr>
          <w:rFonts w:ascii="Arial" w:hAnsi="Arial" w:cs="Arial"/>
          <w:color w:val="000000"/>
          <w:sz w:val="24"/>
          <w:szCs w:val="24"/>
        </w:rPr>
        <w:t xml:space="preserve"> as required to include their maintenance and adaption in accordance with appropriate safety regulations, clearing away on completion and making good all work damaged or disturbed</w:t>
      </w:r>
    </w:p>
    <w:p w14:paraId="036D07EE" w14:textId="77777777" w:rsidR="00AD1408" w:rsidRPr="00E313DC" w:rsidRDefault="00AD1408" w:rsidP="00A0394A">
      <w:pPr>
        <w:ind w:left="1440" w:hanging="1440"/>
        <w:rPr>
          <w:rFonts w:ascii="Arial" w:hAnsi="Arial" w:cs="Arial"/>
          <w:color w:val="000000"/>
          <w:sz w:val="24"/>
          <w:szCs w:val="24"/>
        </w:rPr>
      </w:pPr>
    </w:p>
    <w:p w14:paraId="08D5DF93" w14:textId="537C4BA2" w:rsidR="008B1828" w:rsidRDefault="004A28BD" w:rsidP="00A0394A">
      <w:pPr>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.4</w:t>
      </w:r>
      <w:r w:rsidR="00A0394A" w:rsidRPr="00E313DC">
        <w:rPr>
          <w:rFonts w:ascii="Arial" w:hAnsi="Arial" w:cs="Arial"/>
          <w:color w:val="000000"/>
          <w:sz w:val="24"/>
          <w:szCs w:val="24"/>
        </w:rPr>
        <w:tab/>
        <w:t xml:space="preserve">     </w:t>
      </w:r>
      <w:r w:rsidR="00A0394A" w:rsidRPr="00E313DC">
        <w:rPr>
          <w:rFonts w:ascii="Arial" w:hAnsi="Arial" w:cs="Arial"/>
          <w:color w:val="000000"/>
          <w:sz w:val="24"/>
          <w:szCs w:val="24"/>
        </w:rPr>
        <w:tab/>
      </w:r>
      <w:r w:rsidR="008B1828" w:rsidRPr="00E313DC">
        <w:rPr>
          <w:rFonts w:ascii="Arial" w:hAnsi="Arial" w:cs="Arial"/>
          <w:color w:val="000000"/>
          <w:sz w:val="24"/>
          <w:szCs w:val="24"/>
        </w:rPr>
        <w:t xml:space="preserve">All storing and delivery to </w:t>
      </w:r>
      <w:r w:rsidR="00BD4106">
        <w:rPr>
          <w:rFonts w:ascii="Arial" w:hAnsi="Arial" w:cs="Arial"/>
          <w:color w:val="000000"/>
          <w:sz w:val="24"/>
          <w:szCs w:val="24"/>
        </w:rPr>
        <w:t xml:space="preserve">the Premises. </w:t>
      </w:r>
    </w:p>
    <w:p w14:paraId="0FEEC107" w14:textId="77777777" w:rsidR="00AD1408" w:rsidRPr="00E313DC" w:rsidRDefault="00AD1408" w:rsidP="00A0394A">
      <w:pPr>
        <w:rPr>
          <w:rFonts w:ascii="Arial" w:hAnsi="Arial" w:cs="Arial"/>
          <w:color w:val="000000"/>
          <w:sz w:val="24"/>
          <w:szCs w:val="24"/>
        </w:rPr>
      </w:pPr>
    </w:p>
    <w:p w14:paraId="556FECFA" w14:textId="564F7F26" w:rsidR="008B1828" w:rsidRDefault="004A28BD" w:rsidP="00A0394A">
      <w:pPr>
        <w:rPr>
          <w:rFonts w:ascii="Arial" w:hAnsi="Arial" w:cs="Arial"/>
          <w:color w:val="000000"/>
          <w:sz w:val="24"/>
          <w:szCs w:val="24"/>
        </w:rPr>
      </w:pPr>
      <w:r>
        <w:rPr>
          <w:rFonts w:ascii="Arial" w:hAnsi="Arial" w:cs="Arial"/>
          <w:color w:val="000000"/>
          <w:sz w:val="24"/>
          <w:szCs w:val="24"/>
        </w:rPr>
        <w:t>6</w:t>
      </w:r>
      <w:r w:rsidR="00A0394A" w:rsidRPr="00E313DC">
        <w:rPr>
          <w:rFonts w:ascii="Arial" w:hAnsi="Arial" w:cs="Arial"/>
          <w:color w:val="000000"/>
          <w:sz w:val="24"/>
          <w:szCs w:val="24"/>
        </w:rPr>
        <w:t>.</w:t>
      </w:r>
      <w:r>
        <w:rPr>
          <w:rFonts w:ascii="Arial" w:hAnsi="Arial" w:cs="Arial"/>
          <w:color w:val="000000"/>
          <w:sz w:val="24"/>
          <w:szCs w:val="24"/>
        </w:rPr>
        <w:t>2</w:t>
      </w:r>
      <w:r w:rsidR="00A0394A" w:rsidRPr="00E313DC">
        <w:rPr>
          <w:rFonts w:ascii="Arial" w:hAnsi="Arial" w:cs="Arial"/>
          <w:color w:val="000000"/>
          <w:sz w:val="24"/>
          <w:szCs w:val="24"/>
        </w:rPr>
        <w:t>.5</w:t>
      </w:r>
      <w:r w:rsidR="00A0394A" w:rsidRPr="00E313DC">
        <w:rPr>
          <w:rFonts w:ascii="Arial" w:hAnsi="Arial" w:cs="Arial"/>
          <w:color w:val="000000"/>
          <w:sz w:val="24"/>
          <w:szCs w:val="24"/>
        </w:rPr>
        <w:tab/>
      </w:r>
      <w:r w:rsidR="00A0394A" w:rsidRPr="00E313DC">
        <w:rPr>
          <w:rFonts w:ascii="Arial" w:hAnsi="Arial" w:cs="Arial"/>
          <w:color w:val="000000"/>
          <w:sz w:val="24"/>
          <w:szCs w:val="24"/>
        </w:rPr>
        <w:tab/>
      </w:r>
      <w:r w:rsidR="008051BF" w:rsidRPr="00E313DC">
        <w:rPr>
          <w:rFonts w:ascii="Arial" w:hAnsi="Arial" w:cs="Arial"/>
          <w:color w:val="000000"/>
          <w:sz w:val="24"/>
          <w:szCs w:val="24"/>
        </w:rPr>
        <w:t>Other items which are normally deemed as preliminaries</w:t>
      </w:r>
    </w:p>
    <w:p w14:paraId="41E31EF1" w14:textId="77777777" w:rsidR="00567409" w:rsidRPr="00E313DC" w:rsidRDefault="00567409" w:rsidP="00A0394A">
      <w:pPr>
        <w:rPr>
          <w:rFonts w:ascii="Arial" w:hAnsi="Arial" w:cs="Arial"/>
          <w:color w:val="000000"/>
          <w:sz w:val="24"/>
          <w:szCs w:val="24"/>
        </w:rPr>
      </w:pPr>
    </w:p>
    <w:p w14:paraId="4126E183" w14:textId="77777777" w:rsidR="00882B6C" w:rsidRPr="00DF06C4" w:rsidRDefault="00B37455" w:rsidP="004A28BD">
      <w:pPr>
        <w:pStyle w:val="Terms"/>
        <w:numPr>
          <w:ilvl w:val="1"/>
          <w:numId w:val="1"/>
        </w:numPr>
        <w:rPr>
          <w:b/>
        </w:rPr>
      </w:pPr>
      <w:r w:rsidRPr="00DF06C4">
        <w:rPr>
          <w:b/>
        </w:rPr>
        <w:t>Works Instruction</w:t>
      </w:r>
      <w:r w:rsidR="004302B6" w:rsidRPr="00F17FD3">
        <w:rPr>
          <w:rFonts w:cs="Arial"/>
          <w:b/>
          <w:szCs w:val="24"/>
        </w:rPr>
        <w:t>/Purchase Order</w:t>
      </w:r>
    </w:p>
    <w:p w14:paraId="1F308EA3" w14:textId="45942097" w:rsidR="00DA4229" w:rsidRPr="00D34A9C" w:rsidRDefault="00882B6C" w:rsidP="00363813">
      <w:pPr>
        <w:pStyle w:val="BodyTextIndent"/>
        <w:ind w:left="0"/>
      </w:pPr>
      <w:r w:rsidRPr="00D34A9C">
        <w:t xml:space="preserve">The </w:t>
      </w:r>
      <w:r w:rsidR="0014181E">
        <w:t>Supplier</w:t>
      </w:r>
      <w:r w:rsidR="00B37455">
        <w:t xml:space="preserve"> shall provide the Works </w:t>
      </w:r>
      <w:r w:rsidR="00BD4106">
        <w:t xml:space="preserve">and Services </w:t>
      </w:r>
      <w:r w:rsidR="00B37455">
        <w:t>set out in each Works Instruction</w:t>
      </w:r>
      <w:r w:rsidR="004302B6">
        <w:t>/Purchase Order</w:t>
      </w:r>
      <w:r w:rsidRPr="00D34A9C">
        <w:t>.</w:t>
      </w:r>
    </w:p>
    <w:p w14:paraId="24DCC5E7" w14:textId="77777777" w:rsidR="00882B6C" w:rsidRPr="00D34A9C" w:rsidRDefault="00882B6C" w:rsidP="00882B6C">
      <w:pPr>
        <w:rPr>
          <w:rFonts w:ascii="Arial" w:hAnsi="Arial" w:cs="Arial"/>
          <w:sz w:val="24"/>
          <w:szCs w:val="24"/>
        </w:rPr>
      </w:pPr>
    </w:p>
    <w:p w14:paraId="44A0FBB8" w14:textId="77777777" w:rsidR="00882B6C" w:rsidRDefault="00882B6C" w:rsidP="004A28BD">
      <w:pPr>
        <w:pStyle w:val="Terms"/>
        <w:numPr>
          <w:ilvl w:val="1"/>
          <w:numId w:val="1"/>
        </w:numPr>
        <w:rPr>
          <w:b/>
        </w:rPr>
      </w:pPr>
      <w:r w:rsidRPr="004D3CCE">
        <w:rPr>
          <w:b/>
        </w:rPr>
        <w:t>Performance</w:t>
      </w:r>
    </w:p>
    <w:p w14:paraId="6EE5A2A6" w14:textId="0C7CD2D6" w:rsidR="00392E63" w:rsidRDefault="004A28BD" w:rsidP="004302B6">
      <w:pPr>
        <w:pStyle w:val="Terms"/>
        <w:numPr>
          <w:ilvl w:val="0"/>
          <w:numId w:val="0"/>
        </w:numPr>
        <w:ind w:left="1440" w:hanging="1440"/>
      </w:pPr>
      <w:r>
        <w:t>6.5</w:t>
      </w:r>
      <w:r w:rsidR="00F21090">
        <w:t>.1</w:t>
      </w:r>
      <w:r w:rsidR="00F21090">
        <w:tab/>
      </w:r>
      <w:r w:rsidR="00882B6C" w:rsidRPr="00D34A9C">
        <w:t xml:space="preserve">The </w:t>
      </w:r>
      <w:r w:rsidR="0014181E">
        <w:t>Supplier</w:t>
      </w:r>
      <w:r w:rsidR="00DF06C4">
        <w:t xml:space="preserve"> shall provide the Works</w:t>
      </w:r>
      <w:r w:rsidR="00882B6C" w:rsidRPr="00D34A9C">
        <w:t xml:space="preserve"> </w:t>
      </w:r>
      <w:r w:rsidR="004302B6">
        <w:t xml:space="preserve">and Services </w:t>
      </w:r>
      <w:r w:rsidR="00882B6C" w:rsidRPr="00D34A9C">
        <w:t>during the Term in accordance with the requirements as set out under this Agreement</w:t>
      </w:r>
      <w:r w:rsidR="00392E63">
        <w:t xml:space="preserve"> including the terms and conditions of the </w:t>
      </w:r>
      <w:r w:rsidR="00DA401C">
        <w:t>MTC 20</w:t>
      </w:r>
      <w:r w:rsidR="00FC77AD">
        <w:t>24</w:t>
      </w:r>
    </w:p>
    <w:p w14:paraId="7A9DAE37" w14:textId="77777777" w:rsidR="00392E63" w:rsidRDefault="00392E63" w:rsidP="004302B6">
      <w:pPr>
        <w:pStyle w:val="Terms"/>
        <w:numPr>
          <w:ilvl w:val="0"/>
          <w:numId w:val="0"/>
        </w:numPr>
        <w:ind w:left="1440" w:hanging="1440"/>
      </w:pPr>
    </w:p>
    <w:p w14:paraId="0E317430" w14:textId="1C49C2FC" w:rsidR="00882B6C" w:rsidRDefault="004A28BD" w:rsidP="004302B6">
      <w:pPr>
        <w:pStyle w:val="Terms"/>
        <w:numPr>
          <w:ilvl w:val="0"/>
          <w:numId w:val="0"/>
        </w:numPr>
        <w:ind w:left="1440" w:hanging="1440"/>
      </w:pPr>
      <w:r>
        <w:t>6.5</w:t>
      </w:r>
      <w:r w:rsidR="00392E63">
        <w:t xml:space="preserve">.2              </w:t>
      </w:r>
      <w:r w:rsidR="00882B6C" w:rsidRPr="00D34A9C">
        <w:t xml:space="preserve">The Council shall have </w:t>
      </w:r>
      <w:r w:rsidR="003E287B">
        <w:t xml:space="preserve">the power to </w:t>
      </w:r>
      <w:r w:rsidR="003E287B" w:rsidRPr="00DF06C4">
        <w:t xml:space="preserve">inspect the carrying out of </w:t>
      </w:r>
      <w:r w:rsidR="003E287B" w:rsidRPr="00DF06C4">
        <w:lastRenderedPageBreak/>
        <w:t xml:space="preserve">the </w:t>
      </w:r>
      <w:r w:rsidR="00D6462D">
        <w:t>W</w:t>
      </w:r>
      <w:r w:rsidR="003E287B" w:rsidRPr="00DF06C4">
        <w:t>orks</w:t>
      </w:r>
      <w:r w:rsidR="00882B6C" w:rsidRPr="00D34A9C">
        <w:t xml:space="preserve"> </w:t>
      </w:r>
      <w:r w:rsidR="00D6462D">
        <w:t xml:space="preserve">and Services </w:t>
      </w:r>
      <w:r w:rsidR="00882B6C" w:rsidRPr="00D34A9C">
        <w:t xml:space="preserve">at the </w:t>
      </w:r>
      <w:r w:rsidR="004302B6">
        <w:t>P</w:t>
      </w:r>
      <w:r w:rsidR="00882B6C" w:rsidRPr="00D34A9C">
        <w:t xml:space="preserve">remises at any reasonable time or, provided that the Council gives reasonable notice to the </w:t>
      </w:r>
      <w:r w:rsidR="0014181E">
        <w:t>Supplier</w:t>
      </w:r>
      <w:r w:rsidR="00882B6C" w:rsidRPr="00D34A9C">
        <w:t xml:space="preserve">, at any other premises where any part of </w:t>
      </w:r>
      <w:r w:rsidR="00DF06C4">
        <w:t xml:space="preserve">the Works </w:t>
      </w:r>
      <w:r w:rsidR="00D6462D">
        <w:t xml:space="preserve">and Services </w:t>
      </w:r>
      <w:r w:rsidR="00080AF6">
        <w:t>are being</w:t>
      </w:r>
      <w:r w:rsidR="003E287B">
        <w:t xml:space="preserve"> </w:t>
      </w:r>
      <w:r w:rsidR="003E287B" w:rsidRPr="00DF06C4">
        <w:t>carried out.</w:t>
      </w:r>
    </w:p>
    <w:p w14:paraId="1A4300D3" w14:textId="77777777" w:rsidR="00AD1408" w:rsidRPr="00D34A9C" w:rsidRDefault="00AD1408" w:rsidP="004302B6">
      <w:pPr>
        <w:pStyle w:val="Terms"/>
        <w:numPr>
          <w:ilvl w:val="0"/>
          <w:numId w:val="0"/>
        </w:numPr>
        <w:ind w:left="1440" w:hanging="1440"/>
      </w:pPr>
    </w:p>
    <w:p w14:paraId="178358A6" w14:textId="25313305" w:rsidR="00882B6C" w:rsidRDefault="004A28BD" w:rsidP="00F21090">
      <w:pPr>
        <w:pStyle w:val="Terms"/>
        <w:numPr>
          <w:ilvl w:val="0"/>
          <w:numId w:val="0"/>
        </w:numPr>
        <w:ind w:left="1440" w:hanging="1440"/>
      </w:pPr>
      <w:r>
        <w:t>6.5</w:t>
      </w:r>
      <w:r w:rsidR="00F21090">
        <w:t>.</w:t>
      </w:r>
      <w:r w:rsidR="00392E63">
        <w:t>3</w:t>
      </w:r>
      <w:r w:rsidR="00F21090">
        <w:tab/>
      </w:r>
      <w:r w:rsidR="00882B6C" w:rsidRPr="00D34A9C">
        <w:t xml:space="preserve">In providing the </w:t>
      </w:r>
      <w:r w:rsidR="00C10B11">
        <w:t>Works</w:t>
      </w:r>
      <w:r w:rsidR="004302B6">
        <w:t xml:space="preserve"> and</w:t>
      </w:r>
      <w:r w:rsidR="00501D0F">
        <w:t xml:space="preserve"> Services</w:t>
      </w:r>
      <w:r w:rsidR="00882B6C" w:rsidRPr="00D34A9C">
        <w:t xml:space="preserve">, the </w:t>
      </w:r>
      <w:r w:rsidR="0014181E">
        <w:t>Supplier</w:t>
      </w:r>
      <w:r w:rsidR="00882B6C" w:rsidRPr="00D34A9C">
        <w:t xml:space="preserve"> shall comply with and take into account all applicable laws, enactments, orders, regulations and other similar instruments, the requirements of any court with relevant jurisdiction and any local, national or supranational agency, inspectorate, minister, ministry, official or public or statutory person of the government of the United Kingdom or of the European Union.</w:t>
      </w:r>
    </w:p>
    <w:p w14:paraId="24ECA269" w14:textId="77777777" w:rsidR="00AD1408" w:rsidRPr="00D34A9C" w:rsidRDefault="00AD1408" w:rsidP="00F21090">
      <w:pPr>
        <w:pStyle w:val="Terms"/>
        <w:numPr>
          <w:ilvl w:val="0"/>
          <w:numId w:val="0"/>
        </w:numPr>
        <w:ind w:left="1440" w:hanging="1440"/>
      </w:pPr>
    </w:p>
    <w:p w14:paraId="251F6246" w14:textId="4F46D2F7" w:rsidR="00882B6C" w:rsidRDefault="004A28BD" w:rsidP="00F21090">
      <w:pPr>
        <w:pStyle w:val="Terms"/>
        <w:numPr>
          <w:ilvl w:val="0"/>
          <w:numId w:val="0"/>
        </w:numPr>
        <w:ind w:left="1440" w:hanging="1440"/>
      </w:pPr>
      <w:r>
        <w:t>6.5</w:t>
      </w:r>
      <w:r w:rsidR="00F21090">
        <w:t>.</w:t>
      </w:r>
      <w:r w:rsidR="00392E63">
        <w:t>4</w:t>
      </w:r>
      <w:r w:rsidR="00F21090">
        <w:tab/>
      </w:r>
      <w:r w:rsidR="00882B6C" w:rsidRPr="00D34A9C">
        <w:t xml:space="preserve">If the Council informs the </w:t>
      </w:r>
      <w:r w:rsidR="0014181E">
        <w:t>Supplier</w:t>
      </w:r>
      <w:r w:rsidR="00882B6C" w:rsidRPr="00D34A9C">
        <w:t xml:space="preserve"> that the Council considers that any part of the </w:t>
      </w:r>
      <w:r w:rsidR="00D6462D">
        <w:t xml:space="preserve">Works and </w:t>
      </w:r>
      <w:r w:rsidR="00882B6C" w:rsidRPr="00D34A9C">
        <w:t>Services do not meet the requirements of th</w:t>
      </w:r>
      <w:r w:rsidR="00D6462D">
        <w:t>is</w:t>
      </w:r>
      <w:r w:rsidR="00882B6C" w:rsidRPr="00D34A9C">
        <w:t xml:space="preserve"> Agreement </w:t>
      </w:r>
      <w:r w:rsidR="00BA1868">
        <w:t xml:space="preserve">or the </w:t>
      </w:r>
      <w:r w:rsidR="00DA401C">
        <w:t>MTC 20</w:t>
      </w:r>
      <w:r w:rsidR="00FC77AD">
        <w:t>24</w:t>
      </w:r>
      <w:r w:rsidR="00A67222">
        <w:t xml:space="preserve"> </w:t>
      </w:r>
      <w:r w:rsidR="00882B6C" w:rsidRPr="00D34A9C">
        <w:t xml:space="preserve">or differ in any way from those requirements, and this is other than as a result of default or negligence on the part of the Council, the </w:t>
      </w:r>
      <w:r w:rsidR="0014181E">
        <w:t>Supplier</w:t>
      </w:r>
      <w:r w:rsidR="00882B6C" w:rsidRPr="00D34A9C">
        <w:t xml:space="preserve"> shall at its own expense re-schedule and perform the </w:t>
      </w:r>
      <w:r w:rsidR="001B362C">
        <w:t xml:space="preserve">Works and Services </w:t>
      </w:r>
      <w:r w:rsidR="00882B6C" w:rsidRPr="00D34A9C">
        <w:t>correctly within such reasonable time as may be specified by the Council.</w:t>
      </w:r>
    </w:p>
    <w:p w14:paraId="4009DFE3" w14:textId="77777777" w:rsidR="00AD1408" w:rsidRPr="00D34A9C" w:rsidRDefault="00AD1408" w:rsidP="00F21090">
      <w:pPr>
        <w:pStyle w:val="Terms"/>
        <w:numPr>
          <w:ilvl w:val="0"/>
          <w:numId w:val="0"/>
        </w:numPr>
        <w:ind w:left="1440" w:hanging="1440"/>
      </w:pPr>
    </w:p>
    <w:p w14:paraId="55DED3BE" w14:textId="45A4C143" w:rsidR="00882B6C" w:rsidRDefault="004A28BD" w:rsidP="00F21090">
      <w:pPr>
        <w:pStyle w:val="Terms"/>
        <w:numPr>
          <w:ilvl w:val="0"/>
          <w:numId w:val="0"/>
        </w:numPr>
        <w:ind w:left="1440" w:hanging="1440"/>
      </w:pPr>
      <w:r>
        <w:t>6.5</w:t>
      </w:r>
      <w:r w:rsidR="00080AF6">
        <w:t>.5</w:t>
      </w:r>
      <w:r w:rsidR="00F21090">
        <w:tab/>
      </w:r>
      <w:r w:rsidR="00882B6C" w:rsidRPr="00D34A9C">
        <w:t xml:space="preserve">Timely provision of the </w:t>
      </w:r>
      <w:r w:rsidR="00D6462D">
        <w:t xml:space="preserve">Works and </w:t>
      </w:r>
      <w:r w:rsidR="00882B6C" w:rsidRPr="00D34A9C">
        <w:t>Services shall be of the essence of th</w:t>
      </w:r>
      <w:r w:rsidR="001B362C">
        <w:t xml:space="preserve">is </w:t>
      </w:r>
      <w:r w:rsidR="00882B6C" w:rsidRPr="00D34A9C">
        <w:t xml:space="preserve">Agreement, including in relation to commencing the provision of the </w:t>
      </w:r>
      <w:r w:rsidR="001B362C">
        <w:t xml:space="preserve">Works and </w:t>
      </w:r>
      <w:r w:rsidR="00882B6C" w:rsidRPr="00D34A9C">
        <w:t>Services within the time agreed or on a specified date.</w:t>
      </w:r>
    </w:p>
    <w:p w14:paraId="606DF66A" w14:textId="77777777" w:rsidR="00AD1408" w:rsidRPr="00D34A9C" w:rsidRDefault="00AD1408" w:rsidP="00F21090">
      <w:pPr>
        <w:pStyle w:val="Terms"/>
        <w:numPr>
          <w:ilvl w:val="0"/>
          <w:numId w:val="0"/>
        </w:numPr>
        <w:ind w:left="1440" w:hanging="1440"/>
      </w:pPr>
    </w:p>
    <w:p w14:paraId="75932AE7" w14:textId="66F242FA" w:rsidR="00882B6C" w:rsidRPr="00D34A9C" w:rsidRDefault="004A28BD" w:rsidP="00F21090">
      <w:pPr>
        <w:pStyle w:val="Terms"/>
        <w:numPr>
          <w:ilvl w:val="0"/>
          <w:numId w:val="0"/>
        </w:numPr>
        <w:ind w:left="1440" w:hanging="1440"/>
      </w:pPr>
      <w:r>
        <w:t>6.5</w:t>
      </w:r>
      <w:r w:rsidR="00F21090">
        <w:t>.</w:t>
      </w:r>
      <w:r w:rsidR="00392E63">
        <w:t>6</w:t>
      </w:r>
      <w:r w:rsidR="00F21090">
        <w:tab/>
      </w:r>
      <w:r w:rsidR="00882B6C" w:rsidRPr="00D34A9C">
        <w:t xml:space="preserve">Without prejudice to any other rights and remedies the Council may have pursuant to this Agreement, the </w:t>
      </w:r>
      <w:r w:rsidR="0014181E">
        <w:t>Supplier</w:t>
      </w:r>
      <w:r w:rsidR="00882B6C" w:rsidRPr="00D34A9C">
        <w:t xml:space="preserve"> shall reimburse the Council for all reasonable costs incurred by the Council which have arisen as a direct consequence of the </w:t>
      </w:r>
      <w:r w:rsidR="0014181E">
        <w:t>Supplier</w:t>
      </w:r>
      <w:r w:rsidR="00882B6C" w:rsidRPr="00D34A9C">
        <w:t xml:space="preserve">’s delay in the performance of the </w:t>
      </w:r>
      <w:r w:rsidR="001B362C">
        <w:t xml:space="preserve">Works and Services under this </w:t>
      </w:r>
      <w:r w:rsidR="00882B6C" w:rsidRPr="00D34A9C">
        <w:t xml:space="preserve">Agreement which the </w:t>
      </w:r>
      <w:r w:rsidR="0014181E">
        <w:t>Supplier</w:t>
      </w:r>
      <w:r w:rsidR="00882B6C" w:rsidRPr="00D34A9C">
        <w:t xml:space="preserve"> has failed to remedy after being given reasonable notice by the Council.   </w:t>
      </w:r>
    </w:p>
    <w:p w14:paraId="29E1DD6D" w14:textId="77777777" w:rsidR="00882B6C" w:rsidRDefault="00882B6C" w:rsidP="00382412">
      <w:pPr>
        <w:rPr>
          <w:rFonts w:ascii="Arial" w:hAnsi="Arial" w:cs="Arial"/>
          <w:sz w:val="24"/>
          <w:szCs w:val="24"/>
        </w:rPr>
      </w:pPr>
    </w:p>
    <w:p w14:paraId="58F85BAA" w14:textId="4746C412" w:rsidR="00A17BD1" w:rsidRDefault="004A28BD" w:rsidP="00F21090">
      <w:pPr>
        <w:pStyle w:val="Terms"/>
        <w:numPr>
          <w:ilvl w:val="0"/>
          <w:numId w:val="0"/>
        </w:numPr>
        <w:rPr>
          <w:b/>
        </w:rPr>
      </w:pPr>
      <w:r>
        <w:rPr>
          <w:b/>
        </w:rPr>
        <w:t>6.6</w:t>
      </w:r>
      <w:r w:rsidR="00F21090">
        <w:rPr>
          <w:b/>
        </w:rPr>
        <w:tab/>
      </w:r>
      <w:r w:rsidR="00A17BD1" w:rsidRPr="004D3CCE">
        <w:rPr>
          <w:b/>
        </w:rPr>
        <w:t xml:space="preserve">Carrying Out the </w:t>
      </w:r>
      <w:r w:rsidR="007D2D93">
        <w:rPr>
          <w:b/>
        </w:rPr>
        <w:t>Works</w:t>
      </w:r>
      <w:r w:rsidR="000E5EA2">
        <w:rPr>
          <w:b/>
        </w:rPr>
        <w:t xml:space="preserve"> and Services</w:t>
      </w:r>
    </w:p>
    <w:p w14:paraId="4AE16405" w14:textId="61CED293" w:rsidR="00BA1868" w:rsidRDefault="004A28BD" w:rsidP="00F21090">
      <w:pPr>
        <w:pStyle w:val="Terms"/>
        <w:numPr>
          <w:ilvl w:val="0"/>
          <w:numId w:val="0"/>
        </w:numPr>
        <w:ind w:left="1440" w:hanging="1440"/>
      </w:pPr>
      <w:r>
        <w:t>6.6</w:t>
      </w:r>
      <w:r w:rsidR="00F21090">
        <w:t>.1</w:t>
      </w:r>
      <w:r w:rsidR="00F21090">
        <w:tab/>
      </w:r>
      <w:r w:rsidR="00BA1868">
        <w:t xml:space="preserve">The Supplier shall carry out the Works and Services to the standard required by </w:t>
      </w:r>
      <w:r w:rsidR="00DA401C">
        <w:t>MTC 20</w:t>
      </w:r>
      <w:r w:rsidR="00FC77AD">
        <w:t>24</w:t>
      </w:r>
    </w:p>
    <w:p w14:paraId="43C6F6CC" w14:textId="77777777" w:rsidR="00BA1868" w:rsidRDefault="00BA1868" w:rsidP="00F21090">
      <w:pPr>
        <w:pStyle w:val="Terms"/>
        <w:numPr>
          <w:ilvl w:val="0"/>
          <w:numId w:val="0"/>
        </w:numPr>
        <w:ind w:left="1440" w:hanging="1440"/>
      </w:pPr>
    </w:p>
    <w:p w14:paraId="42F6C7ED" w14:textId="5DC2A541" w:rsidR="00A17BD1" w:rsidRDefault="004A28BD" w:rsidP="00F21090">
      <w:pPr>
        <w:pStyle w:val="Terms"/>
        <w:numPr>
          <w:ilvl w:val="0"/>
          <w:numId w:val="0"/>
        </w:numPr>
        <w:ind w:left="1440" w:hanging="1440"/>
      </w:pPr>
      <w:r>
        <w:t>6.6</w:t>
      </w:r>
      <w:r w:rsidR="00BA1868">
        <w:t xml:space="preserve">.2             </w:t>
      </w:r>
      <w:r w:rsidR="00A17BD1" w:rsidRPr="00D34A9C">
        <w:t xml:space="preserve">The </w:t>
      </w:r>
      <w:r w:rsidR="0014181E">
        <w:t>Supplier</w:t>
      </w:r>
      <w:r w:rsidR="00A17BD1" w:rsidRPr="00D34A9C">
        <w:t xml:space="preserve"> shall provide all the equipment </w:t>
      </w:r>
      <w:r w:rsidR="00D84C8E">
        <w:t xml:space="preserve">and materials </w:t>
      </w:r>
      <w:r w:rsidR="00A17BD1" w:rsidRPr="00D34A9C">
        <w:t>necessary f</w:t>
      </w:r>
      <w:r w:rsidR="007D2D93">
        <w:t>or the provision of the Works</w:t>
      </w:r>
      <w:r w:rsidR="007F7B1F">
        <w:t xml:space="preserve"> and Services</w:t>
      </w:r>
      <w:r w:rsidR="00A17BD1" w:rsidRPr="00D34A9C">
        <w:t>.</w:t>
      </w:r>
    </w:p>
    <w:p w14:paraId="1060A472" w14:textId="77777777" w:rsidR="00BA1868" w:rsidRPr="00D34A9C" w:rsidRDefault="00BA1868" w:rsidP="00F21090">
      <w:pPr>
        <w:pStyle w:val="Terms"/>
        <w:numPr>
          <w:ilvl w:val="0"/>
          <w:numId w:val="0"/>
        </w:numPr>
        <w:ind w:left="1440" w:hanging="1440"/>
      </w:pPr>
    </w:p>
    <w:p w14:paraId="6691589E" w14:textId="2DEF1AED" w:rsidR="00A17BD1" w:rsidRDefault="004A28BD" w:rsidP="00F21090">
      <w:pPr>
        <w:pStyle w:val="Terms"/>
        <w:numPr>
          <w:ilvl w:val="0"/>
          <w:numId w:val="0"/>
        </w:numPr>
        <w:ind w:left="1440" w:hanging="1440"/>
      </w:pPr>
      <w:r>
        <w:t>6.6</w:t>
      </w:r>
      <w:r w:rsidR="00F21090">
        <w:t>.</w:t>
      </w:r>
      <w:r w:rsidR="00BA1868">
        <w:t>3</w:t>
      </w:r>
      <w:r w:rsidR="00F21090">
        <w:tab/>
      </w:r>
      <w:r w:rsidR="00A17BD1" w:rsidRPr="00D34A9C">
        <w:t xml:space="preserve">The </w:t>
      </w:r>
      <w:r w:rsidR="0014181E">
        <w:t>Supplier</w:t>
      </w:r>
      <w:r w:rsidR="00A17BD1" w:rsidRPr="00D34A9C">
        <w:t xml:space="preserve"> shall make no delivery of equipment </w:t>
      </w:r>
      <w:r w:rsidR="00D84C8E">
        <w:t xml:space="preserve">and materials </w:t>
      </w:r>
      <w:r w:rsidR="00A17BD1" w:rsidRPr="00D34A9C">
        <w:t xml:space="preserve">nor commence any </w:t>
      </w:r>
      <w:r w:rsidR="001B362C">
        <w:t xml:space="preserve">of the Works and Services </w:t>
      </w:r>
      <w:r w:rsidR="00A17BD1" w:rsidRPr="00D34A9C">
        <w:t>on the Premises without obtaining the Council’s prior approval.</w:t>
      </w:r>
    </w:p>
    <w:p w14:paraId="71018FDE" w14:textId="77777777" w:rsidR="00AD1408" w:rsidRPr="00D34A9C" w:rsidRDefault="00AD1408" w:rsidP="00F21090">
      <w:pPr>
        <w:pStyle w:val="Terms"/>
        <w:numPr>
          <w:ilvl w:val="0"/>
          <w:numId w:val="0"/>
        </w:numPr>
        <w:ind w:left="1440" w:hanging="1440"/>
      </w:pPr>
    </w:p>
    <w:p w14:paraId="63F93C1F" w14:textId="7AF02B9D" w:rsidR="00A17BD1" w:rsidRDefault="004A28BD" w:rsidP="00F21090">
      <w:pPr>
        <w:pStyle w:val="Terms"/>
        <w:numPr>
          <w:ilvl w:val="0"/>
          <w:numId w:val="0"/>
        </w:numPr>
        <w:ind w:left="1440" w:hanging="1440"/>
      </w:pPr>
      <w:r>
        <w:t>6.6</w:t>
      </w:r>
      <w:r w:rsidR="00F21090">
        <w:t>.</w:t>
      </w:r>
      <w:r w:rsidR="00BA1868">
        <w:t>4</w:t>
      </w:r>
      <w:r w:rsidR="00F21090">
        <w:tab/>
      </w:r>
      <w:r w:rsidR="00A17BD1" w:rsidRPr="00D34A9C">
        <w:t xml:space="preserve">All equipment brought onto the </w:t>
      </w:r>
      <w:r w:rsidR="001B362C">
        <w:t>P</w:t>
      </w:r>
      <w:r w:rsidR="00A17BD1" w:rsidRPr="00D34A9C">
        <w:t xml:space="preserve">remises shall be at the </w:t>
      </w:r>
      <w:r w:rsidR="0014181E">
        <w:t>Supplier</w:t>
      </w:r>
      <w:r w:rsidR="00A17BD1" w:rsidRPr="00D34A9C">
        <w:t xml:space="preserve">’s own risk. The </w:t>
      </w:r>
      <w:r w:rsidR="0014181E">
        <w:t>Supplier</w:t>
      </w:r>
      <w:r w:rsidR="00A17BD1" w:rsidRPr="00D34A9C">
        <w:t xml:space="preserve"> shall provide for the haulage or carriage thereof to the premises and the removal of equipment when no longer required at its sole cost.  The </w:t>
      </w:r>
      <w:r w:rsidR="0014181E">
        <w:t>Supplier</w:t>
      </w:r>
      <w:r w:rsidR="00A17BD1" w:rsidRPr="00D34A9C">
        <w:t xml:space="preserve"> shall ensure that the </w:t>
      </w:r>
      <w:r w:rsidR="001B362C">
        <w:t>P</w:t>
      </w:r>
      <w:r w:rsidR="00A17BD1" w:rsidRPr="00D34A9C">
        <w:t xml:space="preserve">remises are appropriate to contain and operate </w:t>
      </w:r>
      <w:r w:rsidR="00A17BD1" w:rsidRPr="00D34A9C">
        <w:lastRenderedPageBreak/>
        <w:t>the equipment.</w:t>
      </w:r>
    </w:p>
    <w:p w14:paraId="6B84507E" w14:textId="77777777" w:rsidR="00AD1408" w:rsidRPr="00D34A9C" w:rsidRDefault="00AD1408" w:rsidP="00F21090">
      <w:pPr>
        <w:pStyle w:val="Terms"/>
        <w:numPr>
          <w:ilvl w:val="0"/>
          <w:numId w:val="0"/>
        </w:numPr>
        <w:ind w:left="1440" w:hanging="1440"/>
      </w:pPr>
    </w:p>
    <w:p w14:paraId="4E10ECCE" w14:textId="78F74F83" w:rsidR="00A17BD1" w:rsidRDefault="004A28BD" w:rsidP="00F21090">
      <w:pPr>
        <w:pStyle w:val="Terms"/>
        <w:numPr>
          <w:ilvl w:val="0"/>
          <w:numId w:val="0"/>
        </w:numPr>
        <w:ind w:left="1440" w:hanging="1440"/>
      </w:pPr>
      <w:r>
        <w:t>6.6</w:t>
      </w:r>
      <w:r w:rsidR="00F21090">
        <w:t>.</w:t>
      </w:r>
      <w:r w:rsidR="00BA1868">
        <w:t>5</w:t>
      </w:r>
      <w:r w:rsidR="00F21090">
        <w:tab/>
      </w:r>
      <w:r w:rsidR="00A17BD1" w:rsidRPr="00D34A9C">
        <w:t xml:space="preserve">The </w:t>
      </w:r>
      <w:r w:rsidR="0014181E">
        <w:t>Supplier</w:t>
      </w:r>
      <w:r w:rsidR="00A17BD1" w:rsidRPr="00D34A9C">
        <w:t xml:space="preserve"> shall maintain all items of equipment </w:t>
      </w:r>
      <w:r w:rsidR="00D84C8E">
        <w:t xml:space="preserve">and materials brought onto the </w:t>
      </w:r>
      <w:r w:rsidR="00A17BD1" w:rsidRPr="00D34A9C">
        <w:t>Premises in a safe, serviceable and clean condition.</w:t>
      </w:r>
    </w:p>
    <w:p w14:paraId="7A597E90" w14:textId="77777777" w:rsidR="00AD1408" w:rsidRPr="00D34A9C" w:rsidRDefault="00AD1408" w:rsidP="00F21090">
      <w:pPr>
        <w:pStyle w:val="Terms"/>
        <w:numPr>
          <w:ilvl w:val="0"/>
          <w:numId w:val="0"/>
        </w:numPr>
        <w:ind w:left="1440" w:hanging="1440"/>
      </w:pPr>
    </w:p>
    <w:p w14:paraId="56595173" w14:textId="646354F4" w:rsidR="00A17BD1" w:rsidRDefault="004A28BD" w:rsidP="00F21090">
      <w:pPr>
        <w:pStyle w:val="Terms"/>
        <w:numPr>
          <w:ilvl w:val="0"/>
          <w:numId w:val="0"/>
        </w:numPr>
        <w:ind w:left="1440" w:hanging="1440"/>
      </w:pPr>
      <w:r>
        <w:t>6.6</w:t>
      </w:r>
      <w:r w:rsidR="00F21090">
        <w:t>.</w:t>
      </w:r>
      <w:r w:rsidR="00BA1868">
        <w:t>6</w:t>
      </w:r>
      <w:r w:rsidR="00F21090">
        <w:tab/>
      </w:r>
      <w:r w:rsidR="00A17BD1" w:rsidRPr="00D34A9C">
        <w:t xml:space="preserve">All equipment </w:t>
      </w:r>
      <w:r w:rsidR="003464EC">
        <w:t xml:space="preserve">and materials </w:t>
      </w:r>
      <w:r w:rsidR="00A17BD1" w:rsidRPr="00D34A9C">
        <w:t xml:space="preserve">shall be at the risk of the </w:t>
      </w:r>
      <w:proofErr w:type="gramStart"/>
      <w:r w:rsidR="0014181E">
        <w:t>Supplier</w:t>
      </w:r>
      <w:proofErr w:type="gramEnd"/>
      <w:r w:rsidR="00A17BD1" w:rsidRPr="00D34A9C">
        <w:t xml:space="preserve"> and the Council shall have no liability for any loss of or damage to any equipment </w:t>
      </w:r>
      <w:r w:rsidR="00D84C8E">
        <w:t xml:space="preserve">or materials </w:t>
      </w:r>
      <w:r w:rsidR="00A17BD1" w:rsidRPr="00D34A9C">
        <w:t xml:space="preserve">unless the </w:t>
      </w:r>
      <w:r w:rsidR="0014181E">
        <w:t>Supplier</w:t>
      </w:r>
      <w:r w:rsidR="00A17BD1" w:rsidRPr="00D34A9C">
        <w:t xml:space="preserve"> is able to demonstrate that such loss or damage was caused or contributed to by the negligence or default of the Council.</w:t>
      </w:r>
    </w:p>
    <w:p w14:paraId="3B967B6D" w14:textId="77777777" w:rsidR="00AD1408" w:rsidRPr="00D34A9C" w:rsidRDefault="00AD1408" w:rsidP="00F21090">
      <w:pPr>
        <w:pStyle w:val="Terms"/>
        <w:numPr>
          <w:ilvl w:val="0"/>
          <w:numId w:val="0"/>
        </w:numPr>
        <w:ind w:left="1440" w:hanging="1440"/>
      </w:pPr>
    </w:p>
    <w:p w14:paraId="1709C57D" w14:textId="000A6243" w:rsidR="00A17BD1" w:rsidRDefault="004A28BD" w:rsidP="00F21090">
      <w:pPr>
        <w:pStyle w:val="Terms"/>
        <w:numPr>
          <w:ilvl w:val="0"/>
          <w:numId w:val="0"/>
        </w:numPr>
        <w:ind w:left="1440" w:hanging="1440"/>
      </w:pPr>
      <w:r>
        <w:t>6.6</w:t>
      </w:r>
      <w:r w:rsidR="00F21090">
        <w:t>.</w:t>
      </w:r>
      <w:r w:rsidR="00BA1868">
        <w:t>7</w:t>
      </w:r>
      <w:r w:rsidR="00F21090">
        <w:tab/>
      </w:r>
      <w:r w:rsidR="00A17BD1" w:rsidRPr="00D34A9C">
        <w:t xml:space="preserve">The Council may at its option purchase any item of equipment </w:t>
      </w:r>
      <w:r w:rsidR="00D84C8E">
        <w:t xml:space="preserve">and materials </w:t>
      </w:r>
      <w:r w:rsidR="00A17BD1" w:rsidRPr="00D34A9C">
        <w:t xml:space="preserve">from the </w:t>
      </w:r>
      <w:r w:rsidR="0014181E">
        <w:t>Supplier</w:t>
      </w:r>
      <w:r w:rsidR="00A17BD1" w:rsidRPr="00D34A9C">
        <w:t xml:space="preserve"> at any time, if the Council considers that the item is likely to be required </w:t>
      </w:r>
      <w:r w:rsidR="00453169">
        <w:t>in the provision of the Works</w:t>
      </w:r>
      <w:r w:rsidR="00D84C8E">
        <w:t xml:space="preserve"> and Services</w:t>
      </w:r>
      <w:r w:rsidR="00A17BD1" w:rsidRPr="00D34A9C">
        <w:t xml:space="preserve"> following the expiry or termination of th</w:t>
      </w:r>
      <w:r w:rsidR="00D84C8E">
        <w:t>is</w:t>
      </w:r>
      <w:r w:rsidR="00A17BD1" w:rsidRPr="00D34A9C">
        <w:t xml:space="preserve"> Agreement.  The purchase price to be paid by the Council shall be the fair market value.</w:t>
      </w:r>
    </w:p>
    <w:p w14:paraId="6CEA0B6C" w14:textId="77777777" w:rsidR="00AD1408" w:rsidRPr="00D34A9C" w:rsidRDefault="00AD1408" w:rsidP="00F21090">
      <w:pPr>
        <w:pStyle w:val="Terms"/>
        <w:numPr>
          <w:ilvl w:val="0"/>
          <w:numId w:val="0"/>
        </w:numPr>
        <w:ind w:left="1440" w:hanging="1440"/>
      </w:pPr>
    </w:p>
    <w:p w14:paraId="69C52538" w14:textId="71AE2BBA" w:rsidR="00A17BD1" w:rsidRDefault="004A28BD" w:rsidP="00F21090">
      <w:pPr>
        <w:pStyle w:val="Terms"/>
        <w:numPr>
          <w:ilvl w:val="0"/>
          <w:numId w:val="0"/>
        </w:numPr>
        <w:ind w:left="1440" w:hanging="1440"/>
      </w:pPr>
      <w:r>
        <w:t>6.6</w:t>
      </w:r>
      <w:r w:rsidR="00F21090">
        <w:t>.</w:t>
      </w:r>
      <w:r w:rsidR="00BA1868">
        <w:t>8</w:t>
      </w:r>
      <w:r w:rsidR="00F21090">
        <w:tab/>
      </w:r>
      <w:r w:rsidR="00A17BD1" w:rsidRPr="00D34A9C">
        <w:t>The Council shall have the power at any time dur</w:t>
      </w:r>
      <w:r w:rsidR="00453169">
        <w:t>ing the progress of the Works</w:t>
      </w:r>
      <w:r w:rsidR="00D84C8E">
        <w:t xml:space="preserve"> and Services/the Term </w:t>
      </w:r>
      <w:r w:rsidR="00A17BD1" w:rsidRPr="00D34A9C">
        <w:t xml:space="preserve">to order in writing that the </w:t>
      </w:r>
      <w:r w:rsidR="0014181E">
        <w:t>Supplier</w:t>
      </w:r>
      <w:r w:rsidR="00A17BD1" w:rsidRPr="00D34A9C">
        <w:t xml:space="preserve"> remove from the Premises </w:t>
      </w:r>
      <w:proofErr w:type="spellStart"/>
      <w:r w:rsidR="00A17BD1" w:rsidRPr="00D34A9C">
        <w:t>any</w:t>
      </w:r>
      <w:proofErr w:type="spellEnd"/>
      <w:r w:rsidR="00A17BD1" w:rsidRPr="00D34A9C">
        <w:t xml:space="preserve"> equipment </w:t>
      </w:r>
      <w:r w:rsidR="00A70296">
        <w:t xml:space="preserve">or materials </w:t>
      </w:r>
      <w:r w:rsidR="00A17BD1" w:rsidRPr="00D34A9C">
        <w:t xml:space="preserve">which in the opinion of the Council </w:t>
      </w:r>
      <w:r w:rsidR="00A70296">
        <w:t xml:space="preserve">are </w:t>
      </w:r>
      <w:r w:rsidR="00A17BD1" w:rsidRPr="00D34A9C">
        <w:t xml:space="preserve">either hazardous, noxious or not in accordance with </w:t>
      </w:r>
      <w:r w:rsidR="00A70296">
        <w:t xml:space="preserve">the standards required by </w:t>
      </w:r>
      <w:r w:rsidR="00A17BD1" w:rsidRPr="00D34A9C">
        <w:t>th</w:t>
      </w:r>
      <w:r w:rsidR="00D84C8E">
        <w:t>is</w:t>
      </w:r>
      <w:r w:rsidR="00A17BD1" w:rsidRPr="00D34A9C">
        <w:t xml:space="preserve"> </w:t>
      </w:r>
      <w:r w:rsidR="00995673">
        <w:t>Agreement</w:t>
      </w:r>
      <w:r w:rsidR="00A17BD1" w:rsidRPr="00D34A9C">
        <w:t>; and/or substitute proper and suitable materials, plant, equipment.</w:t>
      </w:r>
    </w:p>
    <w:p w14:paraId="4B31C044" w14:textId="77777777" w:rsidR="00AD1408" w:rsidRPr="00D34A9C" w:rsidRDefault="00AD1408" w:rsidP="00F21090">
      <w:pPr>
        <w:pStyle w:val="Terms"/>
        <w:numPr>
          <w:ilvl w:val="0"/>
          <w:numId w:val="0"/>
        </w:numPr>
        <w:ind w:left="1440" w:hanging="1440"/>
      </w:pPr>
    </w:p>
    <w:p w14:paraId="4EA9D242" w14:textId="360494E6" w:rsidR="00A17BD1" w:rsidRDefault="004A28BD" w:rsidP="00F21090">
      <w:pPr>
        <w:pStyle w:val="Terms"/>
        <w:numPr>
          <w:ilvl w:val="0"/>
          <w:numId w:val="0"/>
        </w:numPr>
        <w:ind w:left="1440" w:hanging="1440"/>
      </w:pPr>
      <w:r>
        <w:t>6.6</w:t>
      </w:r>
      <w:r w:rsidR="00F21090">
        <w:t>.</w:t>
      </w:r>
      <w:r w:rsidR="00BA1868">
        <w:t>9</w:t>
      </w:r>
      <w:r w:rsidR="00F21090">
        <w:tab/>
      </w:r>
      <w:r w:rsidR="00453169">
        <w:t>On completion of the Works</w:t>
      </w:r>
      <w:r w:rsidR="00A17BD1" w:rsidRPr="00D34A9C">
        <w:t xml:space="preserve"> </w:t>
      </w:r>
      <w:r w:rsidR="00D84C8E">
        <w:t xml:space="preserve">and Services </w:t>
      </w:r>
      <w:r w:rsidR="00A17BD1" w:rsidRPr="00D34A9C">
        <w:t xml:space="preserve">the </w:t>
      </w:r>
      <w:r w:rsidR="0014181E">
        <w:t>Supplier</w:t>
      </w:r>
      <w:r w:rsidR="00A17BD1" w:rsidRPr="00D34A9C">
        <w:t xml:space="preserve"> shall remove the equipment and unused materials and shall clear away from the</w:t>
      </w:r>
      <w:r w:rsidR="00AD1408">
        <w:t xml:space="preserve"> </w:t>
      </w:r>
      <w:r w:rsidR="00A17BD1" w:rsidRPr="00D34A9C">
        <w:t>Premises all rubb</w:t>
      </w:r>
      <w:r w:rsidR="00453169">
        <w:t>ish arising out of the Works</w:t>
      </w:r>
      <w:r w:rsidR="00A17BD1" w:rsidRPr="00D34A9C">
        <w:t xml:space="preserve"> </w:t>
      </w:r>
      <w:r w:rsidR="003464EC">
        <w:t xml:space="preserve">and Services </w:t>
      </w:r>
      <w:r w:rsidR="00A17BD1" w:rsidRPr="00D34A9C">
        <w:t>make good any damage caused to the</w:t>
      </w:r>
      <w:r w:rsidR="003464EC">
        <w:t xml:space="preserve"> P</w:t>
      </w:r>
      <w:r w:rsidR="00A17BD1" w:rsidRPr="00D34A9C">
        <w:t>remises by the removal of the equipment and leave the Council’s premises in a neat and tidy condition.</w:t>
      </w:r>
    </w:p>
    <w:p w14:paraId="63F41AD8" w14:textId="77777777" w:rsidR="00AD1408" w:rsidRPr="00D34A9C" w:rsidRDefault="00AD1408" w:rsidP="00F21090">
      <w:pPr>
        <w:pStyle w:val="Terms"/>
        <w:numPr>
          <w:ilvl w:val="0"/>
          <w:numId w:val="0"/>
        </w:numPr>
        <w:ind w:left="1440" w:hanging="1440"/>
      </w:pPr>
    </w:p>
    <w:p w14:paraId="26B6CDC0" w14:textId="3B25DA98" w:rsidR="00A17BD1" w:rsidRDefault="004A28BD" w:rsidP="00F21090">
      <w:pPr>
        <w:pStyle w:val="Terms"/>
        <w:numPr>
          <w:ilvl w:val="0"/>
          <w:numId w:val="0"/>
        </w:numPr>
        <w:ind w:left="1440" w:hanging="1440"/>
      </w:pPr>
      <w:r>
        <w:t>6.6</w:t>
      </w:r>
      <w:r w:rsidR="00F21090">
        <w:t>.</w:t>
      </w:r>
      <w:r w:rsidR="00BA1868">
        <w:t>10</w:t>
      </w:r>
      <w:r w:rsidR="00F21090">
        <w:tab/>
      </w:r>
      <w:r w:rsidR="00A17BD1" w:rsidRPr="00D34A9C">
        <w:t xml:space="preserve">Access to the </w:t>
      </w:r>
      <w:r w:rsidR="00D84C8E">
        <w:t>P</w:t>
      </w:r>
      <w:r w:rsidR="00A17BD1" w:rsidRPr="00D34A9C">
        <w:t xml:space="preserve">remises shall not be exclusive to the </w:t>
      </w:r>
      <w:r w:rsidR="0014181E">
        <w:t>Supplier</w:t>
      </w:r>
      <w:r w:rsidR="00A17BD1" w:rsidRPr="00D34A9C">
        <w:t xml:space="preserve"> but shall be limited to such </w:t>
      </w:r>
      <w:r w:rsidR="003464EC">
        <w:t>S</w:t>
      </w:r>
      <w:r w:rsidR="00A17BD1" w:rsidRPr="00D34A9C">
        <w:t>taff</w:t>
      </w:r>
      <w:r w:rsidR="003464EC">
        <w:t xml:space="preserve"> </w:t>
      </w:r>
      <w:r w:rsidR="00A17BD1" w:rsidRPr="00D34A9C">
        <w:t xml:space="preserve">as are necessary </w:t>
      </w:r>
      <w:proofErr w:type="gramStart"/>
      <w:r w:rsidR="00504172">
        <w:t xml:space="preserve">for </w:t>
      </w:r>
      <w:r w:rsidR="00A17BD1" w:rsidRPr="00D34A9C">
        <w:t xml:space="preserve"> the</w:t>
      </w:r>
      <w:proofErr w:type="gramEnd"/>
      <w:r w:rsidR="00A17BD1" w:rsidRPr="00D34A9C">
        <w:t xml:space="preserve"> performance of the </w:t>
      </w:r>
      <w:r w:rsidR="003464EC">
        <w:t xml:space="preserve">Works and </w:t>
      </w:r>
      <w:r w:rsidR="00A17BD1" w:rsidRPr="00D34A9C">
        <w:t xml:space="preserve">Services </w:t>
      </w:r>
      <w:r w:rsidR="00504172">
        <w:t xml:space="preserve">and </w:t>
      </w:r>
      <w:r w:rsidR="00CE7484">
        <w:t xml:space="preserve">may have to be </w:t>
      </w:r>
      <w:r w:rsidR="00A17BD1" w:rsidRPr="00D34A9C">
        <w:t>concurren</w:t>
      </w:r>
      <w:r w:rsidR="00CE7484">
        <w:t>t</w:t>
      </w:r>
      <w:r w:rsidR="00A17BD1" w:rsidRPr="00D34A9C">
        <w:t xml:space="preserve"> with the execution of </w:t>
      </w:r>
      <w:r w:rsidR="00CE7484">
        <w:t xml:space="preserve">other </w:t>
      </w:r>
      <w:r w:rsidR="00A17BD1" w:rsidRPr="00D34A9C">
        <w:t xml:space="preserve">work by </w:t>
      </w:r>
      <w:r w:rsidR="00CE7484">
        <w:t>separate contractors/suppliers</w:t>
      </w:r>
      <w:proofErr w:type="gramStart"/>
      <w:r w:rsidR="00CE7484">
        <w:t xml:space="preserve">. </w:t>
      </w:r>
      <w:r w:rsidR="00A17BD1" w:rsidRPr="00D34A9C">
        <w:t>.</w:t>
      </w:r>
      <w:proofErr w:type="gramEnd"/>
      <w:r w:rsidR="00A17BD1" w:rsidRPr="00D34A9C">
        <w:t xml:space="preserve"> The </w:t>
      </w:r>
      <w:r w:rsidR="0014181E">
        <w:t>Supplier</w:t>
      </w:r>
      <w:r w:rsidR="00A17BD1" w:rsidRPr="00D34A9C">
        <w:t xml:space="preserve"> shall co-operate </w:t>
      </w:r>
      <w:r w:rsidR="00CE7484">
        <w:t>with such other contractors/suppliers</w:t>
      </w:r>
      <w:r w:rsidR="00CE7484" w:rsidRPr="00D34A9C">
        <w:t xml:space="preserve"> </w:t>
      </w:r>
      <w:r w:rsidR="00CE7484">
        <w:t>in the execution of th</w:t>
      </w:r>
      <w:r w:rsidR="001A5496">
        <w:t xml:space="preserve">e Works and Services at no additional cost </w:t>
      </w:r>
      <w:r w:rsidR="00CE7484">
        <w:t xml:space="preserve">to the Council and </w:t>
      </w:r>
      <w:r w:rsidR="00A17BD1" w:rsidRPr="00D34A9C">
        <w:t>as the Council may reasonably require.</w:t>
      </w:r>
    </w:p>
    <w:p w14:paraId="4E000D33" w14:textId="77777777" w:rsidR="004D1C39" w:rsidRPr="00D34A9C" w:rsidRDefault="004D1C39" w:rsidP="004D1C39">
      <w:pPr>
        <w:pStyle w:val="Terms"/>
        <w:numPr>
          <w:ilvl w:val="0"/>
          <w:numId w:val="0"/>
        </w:numPr>
      </w:pPr>
    </w:p>
    <w:p w14:paraId="73073E2F" w14:textId="08B01C16" w:rsidR="00A17BD1" w:rsidRDefault="004A28BD" w:rsidP="00F21090">
      <w:pPr>
        <w:pStyle w:val="Terms"/>
        <w:numPr>
          <w:ilvl w:val="0"/>
          <w:numId w:val="0"/>
        </w:numPr>
        <w:rPr>
          <w:b/>
        </w:rPr>
      </w:pPr>
      <w:r>
        <w:rPr>
          <w:b/>
        </w:rPr>
        <w:t>6.7</w:t>
      </w:r>
      <w:r w:rsidR="00F21090">
        <w:rPr>
          <w:b/>
        </w:rPr>
        <w:tab/>
      </w:r>
      <w:r w:rsidR="00A17BD1" w:rsidRPr="004D3CCE">
        <w:rPr>
          <w:b/>
        </w:rPr>
        <w:t>Standard of Work</w:t>
      </w:r>
      <w:r w:rsidR="003464EC">
        <w:rPr>
          <w:b/>
        </w:rPr>
        <w:t xml:space="preserve"> and Services</w:t>
      </w:r>
      <w:r w:rsidR="00A17BD1" w:rsidRPr="004D3CCE">
        <w:rPr>
          <w:b/>
        </w:rPr>
        <w:t xml:space="preserve"> </w:t>
      </w:r>
    </w:p>
    <w:p w14:paraId="77E9770C" w14:textId="02C1D9C6" w:rsidR="006314D3" w:rsidRDefault="004A28BD" w:rsidP="00EF64D2">
      <w:pPr>
        <w:pStyle w:val="Terms"/>
        <w:numPr>
          <w:ilvl w:val="0"/>
          <w:numId w:val="0"/>
        </w:numPr>
        <w:ind w:left="1440" w:hanging="1440"/>
      </w:pPr>
      <w:r>
        <w:t>6.7</w:t>
      </w:r>
      <w:r w:rsidR="00EF64D2">
        <w:t>.1</w:t>
      </w:r>
      <w:r w:rsidR="00EF64D2">
        <w:tab/>
      </w:r>
      <w:r w:rsidR="006314D3">
        <w:t xml:space="preserve">The Supplier shall carry out the Works and Services to the standard required by </w:t>
      </w:r>
      <w:r w:rsidR="00DA401C">
        <w:t>MTC 20</w:t>
      </w:r>
      <w:r w:rsidR="00FC77AD">
        <w:t>24</w:t>
      </w:r>
      <w:r w:rsidR="006314D3">
        <w:t>.</w:t>
      </w:r>
    </w:p>
    <w:p w14:paraId="52890FCE" w14:textId="77777777" w:rsidR="006314D3" w:rsidRDefault="006314D3" w:rsidP="00EF64D2">
      <w:pPr>
        <w:pStyle w:val="Terms"/>
        <w:numPr>
          <w:ilvl w:val="0"/>
          <w:numId w:val="0"/>
        </w:numPr>
        <w:ind w:left="1440" w:hanging="1440"/>
      </w:pPr>
    </w:p>
    <w:p w14:paraId="6F3022D5" w14:textId="643D416E" w:rsidR="00A17BD1" w:rsidRDefault="004A28BD" w:rsidP="00EF64D2">
      <w:pPr>
        <w:pStyle w:val="Terms"/>
        <w:numPr>
          <w:ilvl w:val="0"/>
          <w:numId w:val="0"/>
        </w:numPr>
        <w:ind w:left="1440" w:hanging="1440"/>
      </w:pPr>
      <w:r>
        <w:t>6.7</w:t>
      </w:r>
      <w:r w:rsidR="006314D3">
        <w:t xml:space="preserve">.2             </w:t>
      </w:r>
      <w:r w:rsidR="00A17BD1" w:rsidRPr="00D34A9C">
        <w:t xml:space="preserve">The </w:t>
      </w:r>
      <w:r w:rsidR="0014181E">
        <w:t>Supplier</w:t>
      </w:r>
      <w:r w:rsidR="00A17BD1" w:rsidRPr="00D34A9C">
        <w:t xml:space="preserve"> shall </w:t>
      </w:r>
      <w:proofErr w:type="gramStart"/>
      <w:r w:rsidR="00A17BD1" w:rsidRPr="00D34A9C">
        <w:t>at all times</w:t>
      </w:r>
      <w:proofErr w:type="gramEnd"/>
      <w:r w:rsidR="00A17BD1" w:rsidRPr="00D34A9C">
        <w:t xml:space="preserve"> comply with the Quality Standards, and where applicable shall maintain accreditation with the relevant Quality Standards authorisation body. To the extent that the standard of work has not been specified in t</w:t>
      </w:r>
      <w:r w:rsidR="00995673">
        <w:t>his Agreement</w:t>
      </w:r>
      <w:r w:rsidR="00A17BD1" w:rsidRPr="00D34A9C">
        <w:t xml:space="preserve"> </w:t>
      </w:r>
      <w:r w:rsidR="00A17BD1" w:rsidRPr="00D34A9C">
        <w:lastRenderedPageBreak/>
        <w:t xml:space="preserve">the </w:t>
      </w:r>
      <w:r w:rsidR="0014181E">
        <w:t>Supplier</w:t>
      </w:r>
      <w:r w:rsidR="00A17BD1" w:rsidRPr="00D34A9C">
        <w:t xml:space="preserve"> shall use the best applicable techniques and standards and execute the </w:t>
      </w:r>
      <w:r w:rsidR="00995673">
        <w:t xml:space="preserve">Works and Services </w:t>
      </w:r>
      <w:r w:rsidR="00A17BD1" w:rsidRPr="00D34A9C">
        <w:t>with all reasonable care, skill and diligence, and in accordance with good industry practice.</w:t>
      </w:r>
    </w:p>
    <w:p w14:paraId="24B52CC8" w14:textId="77777777" w:rsidR="001A5496" w:rsidRPr="00D34A9C" w:rsidRDefault="001A5496" w:rsidP="00EF64D2">
      <w:pPr>
        <w:pStyle w:val="Terms"/>
        <w:numPr>
          <w:ilvl w:val="0"/>
          <w:numId w:val="0"/>
        </w:numPr>
        <w:ind w:left="1440" w:hanging="1440"/>
      </w:pPr>
    </w:p>
    <w:p w14:paraId="5583C19B" w14:textId="14FE0279" w:rsidR="00A17BD1" w:rsidRDefault="004A28BD" w:rsidP="00EF64D2">
      <w:pPr>
        <w:pStyle w:val="Terms"/>
        <w:numPr>
          <w:ilvl w:val="0"/>
          <w:numId w:val="0"/>
        </w:numPr>
        <w:ind w:left="1440" w:hanging="1440"/>
      </w:pPr>
      <w:r>
        <w:t>6.7</w:t>
      </w:r>
      <w:r w:rsidR="00EF64D2">
        <w:t>.</w:t>
      </w:r>
      <w:r w:rsidR="006314D3">
        <w:t xml:space="preserve">3             </w:t>
      </w:r>
      <w:r w:rsidR="00A17BD1" w:rsidRPr="00D34A9C">
        <w:t xml:space="preserve">The </w:t>
      </w:r>
      <w:r w:rsidR="0014181E">
        <w:t>Supplier</w:t>
      </w:r>
      <w:r w:rsidR="00A17BD1" w:rsidRPr="00D34A9C">
        <w:t xml:space="preserve"> warrants and represents that all </w:t>
      </w:r>
      <w:r w:rsidR="00CE7484">
        <w:t>S</w:t>
      </w:r>
      <w:r w:rsidR="00A17BD1" w:rsidRPr="00D34A9C">
        <w:t>taff assigned to</w:t>
      </w:r>
      <w:r w:rsidR="00453169">
        <w:t xml:space="preserve"> the performance of the Works</w:t>
      </w:r>
      <w:r w:rsidR="00CE7484">
        <w:t xml:space="preserve"> and Services </w:t>
      </w:r>
      <w:r w:rsidR="00A17BD1" w:rsidRPr="00D34A9C">
        <w:t>shall possess and exercise such qualifications, skill and experience as are necessary for the pr</w:t>
      </w:r>
      <w:r w:rsidR="00453169">
        <w:t>oper performance of the Works</w:t>
      </w:r>
      <w:r w:rsidR="00A17BD1" w:rsidRPr="00D34A9C">
        <w:t>.</w:t>
      </w:r>
    </w:p>
    <w:p w14:paraId="3AA7460E" w14:textId="77777777" w:rsidR="001A5496" w:rsidRPr="00D34A9C" w:rsidRDefault="001A5496" w:rsidP="00EF64D2">
      <w:pPr>
        <w:pStyle w:val="Terms"/>
        <w:numPr>
          <w:ilvl w:val="0"/>
          <w:numId w:val="0"/>
        </w:numPr>
        <w:ind w:left="1440" w:hanging="1440"/>
      </w:pPr>
    </w:p>
    <w:p w14:paraId="3E374C65" w14:textId="3520A90B" w:rsidR="00A17BD1" w:rsidRDefault="004A28BD" w:rsidP="00EF64D2">
      <w:pPr>
        <w:pStyle w:val="Terms"/>
        <w:numPr>
          <w:ilvl w:val="0"/>
          <w:numId w:val="0"/>
        </w:numPr>
        <w:ind w:left="1440" w:hanging="1440"/>
      </w:pPr>
      <w:r>
        <w:t>6.7</w:t>
      </w:r>
      <w:r w:rsidR="00EF64D2">
        <w:t>.</w:t>
      </w:r>
      <w:r w:rsidR="006314D3">
        <w:t>4</w:t>
      </w:r>
      <w:r w:rsidR="00EF64D2">
        <w:tab/>
      </w:r>
      <w:r w:rsidR="00A17BD1" w:rsidRPr="00D34A9C">
        <w:t xml:space="preserve">The introduction of new methods or systems which impinge </w:t>
      </w:r>
      <w:r w:rsidR="00453169">
        <w:t>on the provision of the Works</w:t>
      </w:r>
      <w:r w:rsidR="00A17BD1" w:rsidRPr="00D34A9C">
        <w:t xml:space="preserve"> </w:t>
      </w:r>
      <w:r w:rsidR="006314D3">
        <w:t xml:space="preserve">and Services </w:t>
      </w:r>
      <w:r w:rsidR="00A17BD1" w:rsidRPr="00D34A9C">
        <w:t>shall be subject to the prior approval of the Council</w:t>
      </w:r>
      <w:r w:rsidR="006314D3">
        <w:t xml:space="preserve"> and shall be subject to this Agreement</w:t>
      </w:r>
    </w:p>
    <w:p w14:paraId="6A7A9934" w14:textId="77777777" w:rsidR="001A5496" w:rsidRDefault="001A5496" w:rsidP="00EF64D2">
      <w:pPr>
        <w:pStyle w:val="Terms"/>
        <w:numPr>
          <w:ilvl w:val="0"/>
          <w:numId w:val="0"/>
        </w:numPr>
        <w:ind w:left="1440" w:hanging="1440"/>
      </w:pPr>
    </w:p>
    <w:p w14:paraId="7C5449E9" w14:textId="3620E637" w:rsidR="006314D3" w:rsidRDefault="004A28BD" w:rsidP="003A2CA3">
      <w:pPr>
        <w:pStyle w:val="Terms"/>
        <w:numPr>
          <w:ilvl w:val="0"/>
          <w:numId w:val="0"/>
        </w:numPr>
        <w:ind w:left="1418" w:hanging="1418"/>
        <w:rPr>
          <w:color w:val="000000"/>
        </w:rPr>
      </w:pPr>
      <w:proofErr w:type="gramStart"/>
      <w:r>
        <w:rPr>
          <w:color w:val="000000"/>
        </w:rPr>
        <w:t>6.7</w:t>
      </w:r>
      <w:r w:rsidR="00EF64D2" w:rsidRPr="00E313DC">
        <w:rPr>
          <w:color w:val="000000"/>
        </w:rPr>
        <w:t>.</w:t>
      </w:r>
      <w:r w:rsidR="006314D3">
        <w:rPr>
          <w:color w:val="000000"/>
        </w:rPr>
        <w:t xml:space="preserve">5  </w:t>
      </w:r>
      <w:r w:rsidR="00EF64D2">
        <w:rPr>
          <w:color w:val="FF0000"/>
        </w:rPr>
        <w:tab/>
      </w:r>
      <w:proofErr w:type="gramEnd"/>
      <w:r w:rsidR="00A767FF" w:rsidRPr="00E313DC">
        <w:rPr>
          <w:color w:val="000000"/>
        </w:rPr>
        <w:t xml:space="preserve">The Supplier will </w:t>
      </w:r>
      <w:proofErr w:type="gramStart"/>
      <w:r w:rsidR="00A767FF" w:rsidRPr="00E313DC">
        <w:rPr>
          <w:color w:val="000000"/>
        </w:rPr>
        <w:t>at all times</w:t>
      </w:r>
      <w:proofErr w:type="gramEnd"/>
      <w:r w:rsidR="00A767FF" w:rsidRPr="00E313DC">
        <w:rPr>
          <w:color w:val="000000"/>
        </w:rPr>
        <w:t xml:space="preserve"> provide worksheets and ensure that each job is certified by a</w:t>
      </w:r>
      <w:r w:rsidR="00A67222">
        <w:rPr>
          <w:color w:val="000000"/>
        </w:rPr>
        <w:t>n</w:t>
      </w:r>
      <w:r w:rsidR="00A767FF" w:rsidRPr="00E313DC">
        <w:rPr>
          <w:color w:val="000000"/>
        </w:rPr>
        <w:t xml:space="preserve"> accredited individual (this may be internal or outsourced) confirming customer order number and the nature</w:t>
      </w:r>
      <w:r w:rsidR="006314D3">
        <w:rPr>
          <w:color w:val="000000"/>
        </w:rPr>
        <w:t xml:space="preserve"> </w:t>
      </w:r>
      <w:r w:rsidR="00A767FF" w:rsidRPr="00E313DC">
        <w:rPr>
          <w:color w:val="000000"/>
        </w:rPr>
        <w:t>of the works.</w:t>
      </w:r>
    </w:p>
    <w:p w14:paraId="48A470AC" w14:textId="77777777" w:rsidR="006314D3" w:rsidRDefault="006314D3">
      <w:pPr>
        <w:pStyle w:val="Terms"/>
        <w:numPr>
          <w:ilvl w:val="0"/>
          <w:numId w:val="0"/>
        </w:numPr>
        <w:rPr>
          <w:color w:val="000000"/>
        </w:rPr>
      </w:pPr>
    </w:p>
    <w:p w14:paraId="6783483B" w14:textId="01FF7132" w:rsidR="004C2945" w:rsidRDefault="004A28BD" w:rsidP="00AB37DB">
      <w:pPr>
        <w:pStyle w:val="Terms"/>
        <w:numPr>
          <w:ilvl w:val="0"/>
          <w:numId w:val="0"/>
        </w:numPr>
        <w:ind w:left="1418" w:hanging="1418"/>
        <w:rPr>
          <w:color w:val="000000"/>
        </w:rPr>
      </w:pPr>
      <w:r>
        <w:rPr>
          <w:color w:val="000000"/>
        </w:rPr>
        <w:t>6.7</w:t>
      </w:r>
      <w:r w:rsidR="006314D3">
        <w:rPr>
          <w:color w:val="000000"/>
        </w:rPr>
        <w:t xml:space="preserve">.6              </w:t>
      </w:r>
      <w:r w:rsidR="004C2945" w:rsidRPr="00E313DC">
        <w:rPr>
          <w:color w:val="000000"/>
        </w:rPr>
        <w:t xml:space="preserve">With regards to </w:t>
      </w:r>
      <w:r w:rsidR="006314D3">
        <w:rPr>
          <w:color w:val="000000"/>
        </w:rPr>
        <w:t xml:space="preserve">the </w:t>
      </w:r>
      <w:r w:rsidR="00BD4106">
        <w:rPr>
          <w:color w:val="000000"/>
        </w:rPr>
        <w:t>m</w:t>
      </w:r>
      <w:r w:rsidR="004C2945" w:rsidRPr="00E313DC">
        <w:rPr>
          <w:color w:val="000000"/>
        </w:rPr>
        <w:t>anagement</w:t>
      </w:r>
      <w:r w:rsidR="006314D3">
        <w:rPr>
          <w:color w:val="000000"/>
        </w:rPr>
        <w:t xml:space="preserve"> of waste resulting from the Works and Services</w:t>
      </w:r>
      <w:r w:rsidR="004C2945" w:rsidRPr="00E313DC">
        <w:rPr>
          <w:color w:val="000000"/>
        </w:rPr>
        <w:t xml:space="preserve">, </w:t>
      </w:r>
      <w:r w:rsidR="00C10B11">
        <w:rPr>
          <w:color w:val="000000"/>
        </w:rPr>
        <w:t>t</w:t>
      </w:r>
      <w:r w:rsidR="004C2945" w:rsidRPr="00E313DC">
        <w:rPr>
          <w:color w:val="000000"/>
        </w:rPr>
        <w:t xml:space="preserve">he Supplier </w:t>
      </w:r>
      <w:proofErr w:type="gramStart"/>
      <w:r w:rsidR="004C2945" w:rsidRPr="00E313DC">
        <w:rPr>
          <w:color w:val="000000"/>
        </w:rPr>
        <w:t>will:-</w:t>
      </w:r>
      <w:proofErr w:type="gramEnd"/>
    </w:p>
    <w:p w14:paraId="3276DFCB" w14:textId="77777777" w:rsidR="001A5496" w:rsidRPr="00E313DC" w:rsidRDefault="001A5496" w:rsidP="00EF64D2">
      <w:pPr>
        <w:pStyle w:val="Terms"/>
        <w:numPr>
          <w:ilvl w:val="0"/>
          <w:numId w:val="0"/>
        </w:numPr>
        <w:rPr>
          <w:color w:val="000000"/>
        </w:rPr>
      </w:pPr>
    </w:p>
    <w:p w14:paraId="157438DA" w14:textId="77777777" w:rsidR="006314D3" w:rsidRPr="006314D3" w:rsidRDefault="006314D3" w:rsidP="004A28BD">
      <w:pPr>
        <w:numPr>
          <w:ilvl w:val="0"/>
          <w:numId w:val="3"/>
        </w:numPr>
        <w:ind w:left="1985" w:hanging="545"/>
        <w:rPr>
          <w:rFonts w:ascii="Arial" w:hAnsi="Arial" w:cs="Arial"/>
          <w:color w:val="000000"/>
          <w:sz w:val="24"/>
          <w:szCs w:val="24"/>
        </w:rPr>
      </w:pPr>
      <w:r w:rsidRPr="006314D3">
        <w:rPr>
          <w:rFonts w:ascii="Arial" w:hAnsi="Arial" w:cs="Arial"/>
          <w:color w:val="000000"/>
          <w:sz w:val="24"/>
          <w:szCs w:val="24"/>
        </w:rPr>
        <w:t xml:space="preserve">remove </w:t>
      </w:r>
      <w:r w:rsidR="004C2945" w:rsidRPr="006314D3">
        <w:rPr>
          <w:rFonts w:ascii="Arial" w:hAnsi="Arial" w:cs="Arial"/>
          <w:color w:val="000000"/>
          <w:sz w:val="24"/>
          <w:szCs w:val="24"/>
        </w:rPr>
        <w:t>and dispose of all associated waste and unwanted material at the supplier’s cost and in accordance with all applicable legislation.</w:t>
      </w:r>
    </w:p>
    <w:p w14:paraId="26B5CF53" w14:textId="77777777" w:rsidR="006314D3" w:rsidRPr="006314D3" w:rsidRDefault="004C2945" w:rsidP="004A28BD">
      <w:pPr>
        <w:numPr>
          <w:ilvl w:val="0"/>
          <w:numId w:val="3"/>
        </w:numPr>
        <w:ind w:left="1985" w:hanging="545"/>
        <w:rPr>
          <w:rFonts w:ascii="Arial" w:hAnsi="Arial" w:cs="Arial"/>
          <w:color w:val="000000"/>
          <w:sz w:val="24"/>
          <w:szCs w:val="24"/>
        </w:rPr>
      </w:pPr>
      <w:r w:rsidRPr="006314D3">
        <w:rPr>
          <w:rFonts w:ascii="Arial" w:hAnsi="Arial" w:cs="Arial"/>
          <w:color w:val="000000"/>
          <w:sz w:val="24"/>
          <w:szCs w:val="24"/>
        </w:rPr>
        <w:t xml:space="preserve">if carrying waste, be a registered carrier of waste and dispose of waste only at disposal sites fully licensed to dispose of the waste </w:t>
      </w:r>
      <w:proofErr w:type="gramStart"/>
      <w:r w:rsidRPr="006314D3">
        <w:rPr>
          <w:rFonts w:ascii="Arial" w:hAnsi="Arial" w:cs="Arial"/>
          <w:color w:val="000000"/>
          <w:sz w:val="24"/>
          <w:szCs w:val="24"/>
        </w:rPr>
        <w:t>concerned;</w:t>
      </w:r>
      <w:proofErr w:type="gramEnd"/>
    </w:p>
    <w:p w14:paraId="27DF6B9C" w14:textId="77777777" w:rsidR="006314D3" w:rsidRPr="006314D3" w:rsidRDefault="004C2945" w:rsidP="004A28BD">
      <w:pPr>
        <w:numPr>
          <w:ilvl w:val="0"/>
          <w:numId w:val="3"/>
        </w:numPr>
        <w:ind w:left="1985" w:hanging="545"/>
        <w:rPr>
          <w:rFonts w:ascii="Arial" w:hAnsi="Arial" w:cs="Arial"/>
          <w:color w:val="000000"/>
          <w:sz w:val="24"/>
          <w:szCs w:val="24"/>
        </w:rPr>
      </w:pPr>
      <w:r w:rsidRPr="006314D3">
        <w:rPr>
          <w:rFonts w:ascii="Arial" w:hAnsi="Arial" w:cs="Arial"/>
          <w:color w:val="000000"/>
          <w:sz w:val="24"/>
          <w:szCs w:val="24"/>
        </w:rPr>
        <w:t xml:space="preserve">provide any necessary waste transfer notes, including </w:t>
      </w:r>
      <w:r w:rsidR="006314D3">
        <w:rPr>
          <w:rFonts w:ascii="Arial" w:hAnsi="Arial" w:cs="Arial"/>
          <w:color w:val="000000"/>
          <w:sz w:val="24"/>
          <w:szCs w:val="24"/>
        </w:rPr>
        <w:t>“</w:t>
      </w:r>
      <w:r w:rsidRPr="006314D3">
        <w:rPr>
          <w:rFonts w:ascii="Arial" w:hAnsi="Arial" w:cs="Arial"/>
          <w:color w:val="000000"/>
          <w:sz w:val="24"/>
          <w:szCs w:val="24"/>
        </w:rPr>
        <w:t>Duty of Care</w:t>
      </w:r>
      <w:r w:rsidR="006314D3">
        <w:rPr>
          <w:rFonts w:ascii="Arial" w:hAnsi="Arial" w:cs="Arial"/>
          <w:color w:val="000000"/>
          <w:sz w:val="24"/>
          <w:szCs w:val="24"/>
        </w:rPr>
        <w:t>”</w:t>
      </w:r>
      <w:r w:rsidRPr="006314D3">
        <w:rPr>
          <w:rFonts w:ascii="Arial" w:hAnsi="Arial" w:cs="Arial"/>
          <w:color w:val="000000"/>
          <w:sz w:val="24"/>
          <w:szCs w:val="24"/>
        </w:rPr>
        <w:t xml:space="preserve"> notes when requested and at no additional </w:t>
      </w:r>
      <w:proofErr w:type="gramStart"/>
      <w:r w:rsidRPr="006314D3">
        <w:rPr>
          <w:rFonts w:ascii="Arial" w:hAnsi="Arial" w:cs="Arial"/>
          <w:color w:val="000000"/>
          <w:sz w:val="24"/>
          <w:szCs w:val="24"/>
        </w:rPr>
        <w:t>charge;</w:t>
      </w:r>
      <w:proofErr w:type="gramEnd"/>
    </w:p>
    <w:p w14:paraId="3D0491DC" w14:textId="4DAA0EA5" w:rsidR="00DA4229" w:rsidRDefault="004C2945" w:rsidP="00363813">
      <w:pPr>
        <w:numPr>
          <w:ilvl w:val="0"/>
          <w:numId w:val="3"/>
        </w:numPr>
        <w:ind w:left="1985" w:hanging="545"/>
      </w:pPr>
      <w:r w:rsidRPr="00AB37DB">
        <w:rPr>
          <w:rFonts w:ascii="Arial" w:hAnsi="Arial" w:cs="Arial"/>
          <w:color w:val="000000"/>
          <w:sz w:val="24"/>
          <w:szCs w:val="24"/>
        </w:rPr>
        <w:t>demonstrate a sustainable approach to waste management and not treat, keep or dispose of any waste product resulting from this agreement in a manner likely to cause harm to the health and safety of any person or the environment</w:t>
      </w:r>
    </w:p>
    <w:p w14:paraId="735C7937" w14:textId="77777777" w:rsidR="00DA4229" w:rsidRPr="00D34A9C" w:rsidRDefault="00DA4229" w:rsidP="004D1C39">
      <w:pPr>
        <w:pStyle w:val="Terms"/>
        <w:numPr>
          <w:ilvl w:val="0"/>
          <w:numId w:val="0"/>
        </w:numPr>
      </w:pPr>
    </w:p>
    <w:p w14:paraId="3DA31A15" w14:textId="33558AB0" w:rsidR="00A17BD1" w:rsidRDefault="004A28BD" w:rsidP="00EF64D2">
      <w:pPr>
        <w:pStyle w:val="Terms"/>
        <w:numPr>
          <w:ilvl w:val="0"/>
          <w:numId w:val="0"/>
        </w:numPr>
        <w:rPr>
          <w:b/>
        </w:rPr>
      </w:pPr>
      <w:r>
        <w:rPr>
          <w:b/>
        </w:rPr>
        <w:t>6.8</w:t>
      </w:r>
      <w:r w:rsidR="00EF64D2">
        <w:rPr>
          <w:b/>
        </w:rPr>
        <w:tab/>
      </w:r>
      <w:r w:rsidR="0014181E">
        <w:rPr>
          <w:b/>
        </w:rPr>
        <w:t>Supplier</w:t>
      </w:r>
      <w:r w:rsidR="00A17BD1" w:rsidRPr="004D3CCE">
        <w:rPr>
          <w:b/>
        </w:rPr>
        <w:t>’s Staff</w:t>
      </w:r>
    </w:p>
    <w:p w14:paraId="352C6F12" w14:textId="23D61260" w:rsidR="006314D3" w:rsidRDefault="004A28BD">
      <w:pPr>
        <w:pStyle w:val="Terms"/>
        <w:numPr>
          <w:ilvl w:val="0"/>
          <w:numId w:val="0"/>
        </w:numPr>
        <w:ind w:left="1440" w:hanging="1440"/>
      </w:pPr>
      <w:r>
        <w:t>6.8</w:t>
      </w:r>
      <w:r w:rsidR="00EF64D2">
        <w:t>.1</w:t>
      </w:r>
      <w:r w:rsidR="006314D3">
        <w:t xml:space="preserve">             Th</w:t>
      </w:r>
      <w:r w:rsidR="00DF3A3E">
        <w:t xml:space="preserve">e Supplier shall ensure that at all reasonable </w:t>
      </w:r>
      <w:proofErr w:type="gramStart"/>
      <w:r w:rsidR="00DF3A3E">
        <w:t>time</w:t>
      </w:r>
      <w:proofErr w:type="gramEnd"/>
      <w:r w:rsidR="00DF3A3E">
        <w:t xml:space="preserve"> there is a competent person in charge of the Works and Services</w:t>
      </w:r>
    </w:p>
    <w:p w14:paraId="04ADDE68" w14:textId="77777777" w:rsidR="006314D3" w:rsidRDefault="006314D3">
      <w:pPr>
        <w:pStyle w:val="Terms"/>
        <w:numPr>
          <w:ilvl w:val="0"/>
          <w:numId w:val="0"/>
        </w:numPr>
        <w:ind w:left="1440" w:hanging="1440"/>
      </w:pPr>
    </w:p>
    <w:p w14:paraId="1D39FF98" w14:textId="12EEB10C" w:rsidR="00A17BD1" w:rsidRDefault="004A28BD">
      <w:pPr>
        <w:pStyle w:val="Terms"/>
        <w:numPr>
          <w:ilvl w:val="0"/>
          <w:numId w:val="0"/>
        </w:numPr>
        <w:ind w:left="1440" w:hanging="1440"/>
      </w:pPr>
      <w:r>
        <w:t>6.8</w:t>
      </w:r>
      <w:r w:rsidR="006314D3">
        <w:t>.2</w:t>
      </w:r>
      <w:r w:rsidR="00EF64D2">
        <w:tab/>
      </w:r>
      <w:r w:rsidR="00A17BD1" w:rsidRPr="00D34A9C">
        <w:t xml:space="preserve">The Council reserves the right under this </w:t>
      </w:r>
      <w:r w:rsidR="007F7B1F">
        <w:t xml:space="preserve">Agreement </w:t>
      </w:r>
      <w:r w:rsidR="00A17BD1" w:rsidRPr="00D34A9C">
        <w:t xml:space="preserve">to refuse to admit to, or to withdraw permission to remain on, </w:t>
      </w:r>
      <w:r w:rsidR="00CE7484">
        <w:t xml:space="preserve">the Premises or </w:t>
      </w:r>
      <w:r w:rsidR="00A17BD1" w:rsidRPr="00D34A9C">
        <w:t xml:space="preserve">any </w:t>
      </w:r>
      <w:r w:rsidR="00CE7484">
        <w:t xml:space="preserve">other </w:t>
      </w:r>
      <w:r w:rsidR="00A17BD1" w:rsidRPr="00D34A9C">
        <w:t>premises occupied by or on behalf of the Council</w:t>
      </w:r>
      <w:r w:rsidR="00CE7484">
        <w:t>,</w:t>
      </w:r>
      <w:r w:rsidR="00A17BD1" w:rsidRPr="00D34A9C">
        <w:t xml:space="preserve"> any member of the </w:t>
      </w:r>
      <w:r w:rsidR="00CE7484">
        <w:t>S</w:t>
      </w:r>
      <w:r w:rsidR="00A17BD1" w:rsidRPr="00D34A9C">
        <w:t xml:space="preserve">taff; </w:t>
      </w:r>
      <w:r w:rsidR="00CE7484">
        <w:t>whose</w:t>
      </w:r>
      <w:r w:rsidR="00A17BD1" w:rsidRPr="00D34A9C">
        <w:t xml:space="preserve"> admission or continued presence would be, in the opinion of the Council, undesirable. </w:t>
      </w:r>
    </w:p>
    <w:p w14:paraId="550F2C74" w14:textId="77777777" w:rsidR="001A5496" w:rsidRPr="00D34A9C" w:rsidRDefault="001A5496" w:rsidP="00EF64D2">
      <w:pPr>
        <w:pStyle w:val="Terms"/>
        <w:numPr>
          <w:ilvl w:val="0"/>
          <w:numId w:val="0"/>
        </w:numPr>
        <w:ind w:left="1440" w:hanging="1440"/>
      </w:pPr>
    </w:p>
    <w:p w14:paraId="42294DDC" w14:textId="6FDFACDD" w:rsidR="00A17BD1" w:rsidRDefault="004A28BD" w:rsidP="00EF64D2">
      <w:pPr>
        <w:pStyle w:val="Terms"/>
        <w:numPr>
          <w:ilvl w:val="0"/>
          <w:numId w:val="0"/>
        </w:numPr>
        <w:ind w:left="1440" w:hanging="1440"/>
      </w:pPr>
      <w:r>
        <w:t>6.8</w:t>
      </w:r>
      <w:r w:rsidR="00EF64D2">
        <w:t>.</w:t>
      </w:r>
      <w:r w:rsidR="00DF3A3E">
        <w:t>3</w:t>
      </w:r>
      <w:r w:rsidR="00EF64D2">
        <w:tab/>
      </w:r>
      <w:r w:rsidR="00A17BD1" w:rsidRPr="00D34A9C">
        <w:t xml:space="preserve">If and when directed by the Council, the </w:t>
      </w:r>
      <w:r w:rsidR="0014181E">
        <w:t>Supplier</w:t>
      </w:r>
      <w:r w:rsidR="00A17BD1" w:rsidRPr="00D34A9C">
        <w:t xml:space="preserve"> shall provide a list of the names and addresses of all </w:t>
      </w:r>
      <w:r w:rsidR="00CA253A">
        <w:t xml:space="preserve">Staff </w:t>
      </w:r>
      <w:r w:rsidR="00A17BD1" w:rsidRPr="00D34A9C">
        <w:t xml:space="preserve">who </w:t>
      </w:r>
      <w:r w:rsidR="00CA253A">
        <w:t xml:space="preserve">are </w:t>
      </w:r>
      <w:r w:rsidR="00A17BD1" w:rsidRPr="00D34A9C">
        <w:t>expected</w:t>
      </w:r>
      <w:r w:rsidR="00CA253A">
        <w:t xml:space="preserve"> or</w:t>
      </w:r>
      <w:r w:rsidR="00A17BD1" w:rsidRPr="00D34A9C">
        <w:t xml:space="preserve"> may require admission </w:t>
      </w:r>
      <w:r w:rsidR="00CA253A">
        <w:t xml:space="preserve">to the Premises or </w:t>
      </w:r>
      <w:r w:rsidR="00CA253A" w:rsidRPr="00D34A9C">
        <w:t xml:space="preserve">any premises </w:t>
      </w:r>
      <w:r w:rsidR="00CA253A" w:rsidRPr="00D34A9C">
        <w:lastRenderedPageBreak/>
        <w:t xml:space="preserve">occupied by or on behalf of the Council </w:t>
      </w:r>
      <w:r w:rsidR="00A17BD1" w:rsidRPr="00D34A9C">
        <w:t xml:space="preserve">specifying the capacities </w:t>
      </w:r>
      <w:r w:rsidR="00CA253A">
        <w:t>and/or role they have in connection with the Works and Services to be undertaken pursuant to this Agreement</w:t>
      </w:r>
      <w:r w:rsidR="00A17BD1" w:rsidRPr="00D34A9C">
        <w:t xml:space="preserve"> and giving such other particulars as the Council may reasonably desire. </w:t>
      </w:r>
    </w:p>
    <w:p w14:paraId="459CC418" w14:textId="77777777" w:rsidR="001A5496" w:rsidRPr="00D34A9C" w:rsidRDefault="001A5496" w:rsidP="00EF64D2">
      <w:pPr>
        <w:pStyle w:val="Terms"/>
        <w:numPr>
          <w:ilvl w:val="0"/>
          <w:numId w:val="0"/>
        </w:numPr>
        <w:ind w:left="1440" w:hanging="1440"/>
      </w:pPr>
    </w:p>
    <w:p w14:paraId="2A1B9806" w14:textId="3B8B85AB" w:rsidR="00A17BD1" w:rsidRDefault="004A28BD" w:rsidP="00EF64D2">
      <w:pPr>
        <w:pStyle w:val="Terms"/>
        <w:numPr>
          <w:ilvl w:val="0"/>
          <w:numId w:val="0"/>
        </w:numPr>
        <w:ind w:left="1440" w:hanging="1440"/>
      </w:pPr>
      <w:r>
        <w:t>6.8</w:t>
      </w:r>
      <w:r w:rsidR="00EF64D2">
        <w:t>.</w:t>
      </w:r>
      <w:r w:rsidR="00DF3A3E">
        <w:t>4</w:t>
      </w:r>
      <w:r w:rsidR="00EF64D2">
        <w:tab/>
      </w:r>
      <w:r w:rsidR="00A17BD1" w:rsidRPr="00D34A9C">
        <w:t xml:space="preserve">The </w:t>
      </w:r>
      <w:r w:rsidR="0014181E">
        <w:t>Supplier</w:t>
      </w:r>
      <w:r w:rsidR="00A17BD1" w:rsidRPr="00D34A9C">
        <w:t xml:space="preserve">’s </w:t>
      </w:r>
      <w:r w:rsidR="00CA253A">
        <w:t>S</w:t>
      </w:r>
      <w:r w:rsidR="00A17BD1" w:rsidRPr="00D34A9C">
        <w:t>taff shall comply with such rules, regulations and requirements (including those relating to security arrangements) as may be in force from time to time for the conduct of personnel when at that establishment and when outside that establishment.</w:t>
      </w:r>
    </w:p>
    <w:p w14:paraId="7FA3E6B5" w14:textId="77777777" w:rsidR="001A5496" w:rsidRPr="00D34A9C" w:rsidRDefault="001A5496" w:rsidP="00EF64D2">
      <w:pPr>
        <w:pStyle w:val="Terms"/>
        <w:numPr>
          <w:ilvl w:val="0"/>
          <w:numId w:val="0"/>
        </w:numPr>
        <w:ind w:left="1440" w:hanging="1440"/>
      </w:pPr>
    </w:p>
    <w:p w14:paraId="4DD6A75D" w14:textId="7F7CF4E1" w:rsidR="00A17BD1" w:rsidRDefault="004A28BD" w:rsidP="00EF64D2">
      <w:pPr>
        <w:pStyle w:val="Terms"/>
        <w:numPr>
          <w:ilvl w:val="0"/>
          <w:numId w:val="0"/>
        </w:numPr>
        <w:ind w:left="1440" w:hanging="1440"/>
      </w:pPr>
      <w:r>
        <w:t>6.8</w:t>
      </w:r>
      <w:r w:rsidR="00EF64D2">
        <w:t>.</w:t>
      </w:r>
      <w:r w:rsidR="00DF3A3E">
        <w:t>5</w:t>
      </w:r>
      <w:r w:rsidR="00EF64D2">
        <w:tab/>
      </w:r>
      <w:r w:rsidR="00A17BD1" w:rsidRPr="00D34A9C">
        <w:t xml:space="preserve">If the </w:t>
      </w:r>
      <w:r w:rsidR="0014181E">
        <w:t>Supplier</w:t>
      </w:r>
      <w:r w:rsidR="00A17BD1" w:rsidRPr="00D34A9C">
        <w:t xml:space="preserve"> shall fail to comply with clause 4.6.2 above the Council (whose decision shall be final and conclusive) may decide that such failure is prejudicial to the interests of the state and if the </w:t>
      </w:r>
      <w:r w:rsidR="0014181E">
        <w:t>Supplier</w:t>
      </w:r>
      <w:r w:rsidR="00A17BD1" w:rsidRPr="00D34A9C">
        <w:t xml:space="preserve"> does not comply with the provisions of clause 4.6.2 within a reasonable time of written notice from the Council so to do then the Council may terminate </w:t>
      </w:r>
      <w:r w:rsidR="00D93C16">
        <w:t xml:space="preserve">this Agreement </w:t>
      </w:r>
      <w:r w:rsidR="00A17BD1" w:rsidRPr="00D34A9C">
        <w:t xml:space="preserve">provided always that such termination shall not prejudice or affect any right of action or remedy which shall have accrued or shall thereafter accrue to the Council.  </w:t>
      </w:r>
    </w:p>
    <w:p w14:paraId="3EDF6D22" w14:textId="77777777" w:rsidR="001A5496" w:rsidRPr="00D34A9C" w:rsidRDefault="001A5496" w:rsidP="00EF64D2">
      <w:pPr>
        <w:pStyle w:val="Terms"/>
        <w:numPr>
          <w:ilvl w:val="0"/>
          <w:numId w:val="0"/>
        </w:numPr>
        <w:ind w:left="1440" w:hanging="1440"/>
      </w:pPr>
    </w:p>
    <w:p w14:paraId="1C6A7CBB" w14:textId="18883DA1" w:rsidR="00A17BD1" w:rsidRDefault="004A28BD" w:rsidP="00EF64D2">
      <w:pPr>
        <w:pStyle w:val="Terms"/>
        <w:numPr>
          <w:ilvl w:val="0"/>
          <w:numId w:val="0"/>
        </w:numPr>
        <w:ind w:left="1440" w:hanging="1440"/>
      </w:pPr>
      <w:r>
        <w:t>6.8</w:t>
      </w:r>
      <w:r w:rsidR="00EF64D2">
        <w:t>.</w:t>
      </w:r>
      <w:r w:rsidR="00DF3A3E">
        <w:t>6</w:t>
      </w:r>
      <w:r w:rsidR="00EF64D2">
        <w:tab/>
      </w:r>
      <w:r w:rsidR="00A17BD1" w:rsidRPr="00D34A9C">
        <w:t xml:space="preserve">The decision of the Council as to whether any person is to be refused access to any premises occupied by or on behalf of the Council and as to whether the </w:t>
      </w:r>
      <w:r w:rsidR="0014181E">
        <w:t>Supplier</w:t>
      </w:r>
      <w:r w:rsidR="00A17BD1" w:rsidRPr="00D34A9C">
        <w:t xml:space="preserve"> has failed to comply with Clause 4.6.3 shall be final and conclusive.</w:t>
      </w:r>
    </w:p>
    <w:p w14:paraId="3C3FE16F" w14:textId="77777777" w:rsidR="001A5496" w:rsidRPr="00D34A9C" w:rsidRDefault="001A5496" w:rsidP="00EF64D2">
      <w:pPr>
        <w:pStyle w:val="Terms"/>
        <w:numPr>
          <w:ilvl w:val="0"/>
          <w:numId w:val="0"/>
        </w:numPr>
        <w:ind w:left="1440" w:hanging="1440"/>
      </w:pPr>
    </w:p>
    <w:p w14:paraId="79B82E72" w14:textId="3C224938" w:rsidR="00A17BD1" w:rsidRDefault="004A28BD" w:rsidP="00EF64D2">
      <w:pPr>
        <w:pStyle w:val="Terms"/>
        <w:numPr>
          <w:ilvl w:val="0"/>
          <w:numId w:val="0"/>
        </w:numPr>
        <w:ind w:left="1440" w:hanging="1440"/>
      </w:pPr>
      <w:r>
        <w:t>6.8</w:t>
      </w:r>
      <w:r w:rsidR="00EF64D2">
        <w:t>.</w:t>
      </w:r>
      <w:r w:rsidR="00DF3A3E">
        <w:t>7</w:t>
      </w:r>
      <w:r w:rsidR="00EF64D2">
        <w:tab/>
      </w:r>
      <w:r w:rsidR="00A17BD1" w:rsidRPr="00D34A9C">
        <w:t xml:space="preserve">The </w:t>
      </w:r>
      <w:r w:rsidR="0014181E">
        <w:t>Supplier</w:t>
      </w:r>
      <w:r w:rsidR="00A17BD1" w:rsidRPr="00D34A9C">
        <w:t xml:space="preserve"> shall bear the cost of any notice, instruction or decision of the Council under this </w:t>
      </w:r>
      <w:r w:rsidR="00CA253A">
        <w:t>clause</w:t>
      </w:r>
      <w:r w:rsidR="00A17BD1" w:rsidRPr="00D34A9C">
        <w:t>.</w:t>
      </w:r>
    </w:p>
    <w:p w14:paraId="29DAC46D" w14:textId="77777777" w:rsidR="001A5496" w:rsidRDefault="001A5496" w:rsidP="00EF64D2">
      <w:pPr>
        <w:pStyle w:val="Terms"/>
        <w:numPr>
          <w:ilvl w:val="0"/>
          <w:numId w:val="0"/>
        </w:numPr>
        <w:ind w:left="1440" w:hanging="1440"/>
      </w:pPr>
    </w:p>
    <w:p w14:paraId="48AE4A8F" w14:textId="44A1E532" w:rsidR="00394690" w:rsidRPr="00E313DC" w:rsidRDefault="004A28BD" w:rsidP="00EF64D2">
      <w:pPr>
        <w:rPr>
          <w:rFonts w:ascii="Arial" w:hAnsi="Arial" w:cs="Arial"/>
          <w:color w:val="000000"/>
          <w:sz w:val="24"/>
          <w:szCs w:val="24"/>
        </w:rPr>
      </w:pPr>
      <w:r>
        <w:rPr>
          <w:rFonts w:ascii="Arial" w:hAnsi="Arial" w:cs="Arial"/>
          <w:color w:val="000000"/>
          <w:sz w:val="24"/>
          <w:szCs w:val="24"/>
        </w:rPr>
        <w:t>6.8</w:t>
      </w:r>
      <w:r w:rsidR="00EF64D2" w:rsidRPr="00E313DC">
        <w:rPr>
          <w:rFonts w:ascii="Arial" w:hAnsi="Arial" w:cs="Arial"/>
          <w:color w:val="000000"/>
          <w:sz w:val="24"/>
          <w:szCs w:val="24"/>
        </w:rPr>
        <w:t>.</w:t>
      </w:r>
      <w:r w:rsidR="00DF3A3E">
        <w:rPr>
          <w:rFonts w:ascii="Arial" w:hAnsi="Arial" w:cs="Arial"/>
          <w:color w:val="000000"/>
          <w:sz w:val="24"/>
          <w:szCs w:val="24"/>
        </w:rPr>
        <w:t>8</w:t>
      </w:r>
      <w:r w:rsidR="00EF64D2">
        <w:rPr>
          <w:rFonts w:ascii="Arial" w:hAnsi="Arial" w:cs="Arial"/>
          <w:color w:val="FF0000"/>
          <w:sz w:val="24"/>
          <w:szCs w:val="24"/>
        </w:rPr>
        <w:tab/>
      </w:r>
      <w:r w:rsidR="00EF64D2">
        <w:rPr>
          <w:rFonts w:ascii="Arial" w:hAnsi="Arial" w:cs="Arial"/>
          <w:color w:val="FF0000"/>
          <w:sz w:val="24"/>
          <w:szCs w:val="24"/>
        </w:rPr>
        <w:tab/>
      </w:r>
      <w:r w:rsidR="00DF3A3E">
        <w:rPr>
          <w:rFonts w:ascii="Arial" w:hAnsi="Arial" w:cs="Arial"/>
          <w:color w:val="000000"/>
          <w:sz w:val="24"/>
          <w:szCs w:val="24"/>
        </w:rPr>
        <w:t>In terms of</w:t>
      </w:r>
      <w:r w:rsidR="00394690" w:rsidRPr="00E313DC">
        <w:rPr>
          <w:rFonts w:ascii="Arial" w:hAnsi="Arial" w:cs="Arial"/>
          <w:color w:val="000000"/>
          <w:sz w:val="24"/>
          <w:szCs w:val="24"/>
        </w:rPr>
        <w:t xml:space="preserve"> </w:t>
      </w:r>
      <w:r w:rsidR="00DF3A3E">
        <w:rPr>
          <w:rFonts w:ascii="Arial" w:hAnsi="Arial" w:cs="Arial"/>
          <w:color w:val="000000"/>
          <w:sz w:val="24"/>
          <w:szCs w:val="24"/>
        </w:rPr>
        <w:t>“s</w:t>
      </w:r>
      <w:r w:rsidR="00394690" w:rsidRPr="00E313DC">
        <w:rPr>
          <w:rFonts w:ascii="Arial" w:hAnsi="Arial" w:cs="Arial"/>
          <w:color w:val="000000"/>
          <w:sz w:val="24"/>
          <w:szCs w:val="24"/>
        </w:rPr>
        <w:t>afeguarding</w:t>
      </w:r>
      <w:r w:rsidR="00DF3A3E">
        <w:rPr>
          <w:rFonts w:ascii="Arial" w:hAnsi="Arial" w:cs="Arial"/>
          <w:color w:val="000000"/>
          <w:sz w:val="24"/>
          <w:szCs w:val="24"/>
        </w:rPr>
        <w:t>”</w:t>
      </w:r>
      <w:r w:rsidR="00CA253A">
        <w:rPr>
          <w:rFonts w:ascii="Arial" w:hAnsi="Arial" w:cs="Arial"/>
          <w:color w:val="000000"/>
          <w:sz w:val="24"/>
          <w:szCs w:val="24"/>
        </w:rPr>
        <w:t>,</w:t>
      </w:r>
      <w:r w:rsidR="00394690" w:rsidRPr="00E313DC">
        <w:rPr>
          <w:rFonts w:ascii="Arial" w:hAnsi="Arial" w:cs="Arial"/>
          <w:color w:val="000000"/>
          <w:sz w:val="24"/>
          <w:szCs w:val="24"/>
        </w:rPr>
        <w:t xml:space="preserve"> </w:t>
      </w:r>
      <w:r w:rsidR="00C10B11">
        <w:rPr>
          <w:rFonts w:ascii="Arial" w:hAnsi="Arial" w:cs="Arial"/>
          <w:color w:val="000000"/>
          <w:sz w:val="24"/>
          <w:szCs w:val="24"/>
        </w:rPr>
        <w:t>t</w:t>
      </w:r>
      <w:r w:rsidR="00394690" w:rsidRPr="00E313DC">
        <w:rPr>
          <w:rFonts w:ascii="Arial" w:hAnsi="Arial" w:cs="Arial"/>
          <w:color w:val="000000"/>
          <w:sz w:val="24"/>
          <w:szCs w:val="24"/>
        </w:rPr>
        <w:t xml:space="preserve">he Supplier </w:t>
      </w:r>
      <w:r w:rsidR="00CA253A">
        <w:rPr>
          <w:rFonts w:ascii="Arial" w:hAnsi="Arial" w:cs="Arial"/>
          <w:color w:val="000000"/>
          <w:sz w:val="24"/>
          <w:szCs w:val="24"/>
        </w:rPr>
        <w:t>and its Staff</w:t>
      </w:r>
      <w:r w:rsidR="00394690" w:rsidRPr="00E313DC">
        <w:rPr>
          <w:rFonts w:ascii="Arial" w:hAnsi="Arial" w:cs="Arial"/>
          <w:color w:val="000000"/>
          <w:sz w:val="24"/>
          <w:szCs w:val="24"/>
        </w:rPr>
        <w:t xml:space="preserve"> will:</w:t>
      </w:r>
    </w:p>
    <w:p w14:paraId="616F3C4B"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comply with the requirements of the Safeguarding Vulnerable Groups Act 2006 as amended under the Protection of Freedoms Act 2012, whilst providing the </w:t>
      </w:r>
      <w:r w:rsidR="00CA253A">
        <w:rPr>
          <w:rFonts w:ascii="Arial" w:hAnsi="Arial" w:cs="Arial"/>
          <w:color w:val="000000"/>
          <w:sz w:val="24"/>
          <w:szCs w:val="24"/>
        </w:rPr>
        <w:t>W</w:t>
      </w:r>
      <w:r w:rsidRPr="00E313DC">
        <w:rPr>
          <w:rFonts w:ascii="Arial" w:hAnsi="Arial" w:cs="Arial"/>
          <w:color w:val="000000"/>
          <w:sz w:val="24"/>
          <w:szCs w:val="24"/>
        </w:rPr>
        <w:t>orks</w:t>
      </w:r>
      <w:r w:rsidR="00CA253A">
        <w:rPr>
          <w:rFonts w:ascii="Arial" w:hAnsi="Arial" w:cs="Arial"/>
          <w:color w:val="000000"/>
          <w:sz w:val="24"/>
          <w:szCs w:val="24"/>
        </w:rPr>
        <w:t xml:space="preserve"> and </w:t>
      </w:r>
      <w:proofErr w:type="gramStart"/>
      <w:r w:rsidR="00CA253A">
        <w:rPr>
          <w:rFonts w:ascii="Arial" w:hAnsi="Arial" w:cs="Arial"/>
          <w:color w:val="000000"/>
          <w:sz w:val="24"/>
          <w:szCs w:val="24"/>
        </w:rPr>
        <w:t>Services</w:t>
      </w:r>
      <w:r w:rsidRPr="00E313DC">
        <w:rPr>
          <w:rFonts w:ascii="Arial" w:hAnsi="Arial" w:cs="Arial"/>
          <w:color w:val="000000"/>
          <w:sz w:val="24"/>
          <w:szCs w:val="24"/>
        </w:rPr>
        <w:t>;</w:t>
      </w:r>
      <w:proofErr w:type="gramEnd"/>
    </w:p>
    <w:p w14:paraId="0368FC1D"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ensure that in respect of any of its </w:t>
      </w:r>
      <w:r w:rsidR="00CA253A">
        <w:rPr>
          <w:rFonts w:ascii="Arial" w:hAnsi="Arial" w:cs="Arial"/>
          <w:color w:val="000000"/>
          <w:sz w:val="24"/>
          <w:szCs w:val="24"/>
        </w:rPr>
        <w:t>S</w:t>
      </w:r>
      <w:r w:rsidRPr="00E313DC">
        <w:rPr>
          <w:rFonts w:ascii="Arial" w:hAnsi="Arial" w:cs="Arial"/>
          <w:color w:val="000000"/>
          <w:sz w:val="24"/>
          <w:szCs w:val="24"/>
        </w:rPr>
        <w:t xml:space="preserve">taff who may </w:t>
      </w:r>
      <w:proofErr w:type="gramStart"/>
      <w:r w:rsidRPr="00E313DC">
        <w:rPr>
          <w:rFonts w:ascii="Arial" w:hAnsi="Arial" w:cs="Arial"/>
          <w:color w:val="000000"/>
          <w:sz w:val="24"/>
          <w:szCs w:val="24"/>
        </w:rPr>
        <w:t>come into contact with</w:t>
      </w:r>
      <w:proofErr w:type="gramEnd"/>
      <w:r w:rsidRPr="00E313DC">
        <w:rPr>
          <w:rFonts w:ascii="Arial" w:hAnsi="Arial" w:cs="Arial"/>
          <w:color w:val="000000"/>
          <w:sz w:val="24"/>
          <w:szCs w:val="24"/>
        </w:rPr>
        <w:t xml:space="preserve"> children or vulnerable adults whilst undertaking the </w:t>
      </w:r>
      <w:r w:rsidR="00CA253A">
        <w:rPr>
          <w:rFonts w:ascii="Arial" w:hAnsi="Arial" w:cs="Arial"/>
          <w:color w:val="000000"/>
          <w:sz w:val="24"/>
          <w:szCs w:val="24"/>
        </w:rPr>
        <w:t>W</w:t>
      </w:r>
      <w:r w:rsidRPr="00E313DC">
        <w:rPr>
          <w:rFonts w:ascii="Arial" w:hAnsi="Arial" w:cs="Arial"/>
          <w:color w:val="000000"/>
          <w:sz w:val="24"/>
          <w:szCs w:val="24"/>
        </w:rPr>
        <w:t>orks</w:t>
      </w:r>
      <w:r w:rsidR="00CA253A">
        <w:rPr>
          <w:rFonts w:ascii="Arial" w:hAnsi="Arial" w:cs="Arial"/>
          <w:color w:val="000000"/>
          <w:sz w:val="24"/>
          <w:szCs w:val="24"/>
        </w:rPr>
        <w:t xml:space="preserve"> and Services</w:t>
      </w:r>
      <w:r w:rsidRPr="00E313DC">
        <w:rPr>
          <w:rFonts w:ascii="Arial" w:hAnsi="Arial" w:cs="Arial"/>
          <w:color w:val="000000"/>
          <w:sz w:val="24"/>
          <w:szCs w:val="24"/>
        </w:rPr>
        <w:t>:</w:t>
      </w:r>
    </w:p>
    <w:p w14:paraId="6D9CA977" w14:textId="77777777" w:rsidR="00394690" w:rsidRPr="00E313DC" w:rsidRDefault="00394690" w:rsidP="004A28BD">
      <w:pPr>
        <w:numPr>
          <w:ilvl w:val="0"/>
          <w:numId w:val="5"/>
        </w:numPr>
        <w:rPr>
          <w:rFonts w:ascii="Arial" w:hAnsi="Arial" w:cs="Arial"/>
          <w:color w:val="000000"/>
          <w:sz w:val="24"/>
          <w:szCs w:val="24"/>
        </w:rPr>
      </w:pPr>
      <w:r w:rsidRPr="00E313DC">
        <w:rPr>
          <w:rFonts w:ascii="Arial" w:hAnsi="Arial" w:cs="Arial"/>
          <w:color w:val="000000"/>
          <w:sz w:val="24"/>
          <w:szCs w:val="24"/>
        </w:rPr>
        <w:t xml:space="preserve">each such person is questioned as to whether he has any criminal convictions, cautions, reprimands, final warnings or anything which makes them unsuitable to perform any of the </w:t>
      </w:r>
      <w:proofErr w:type="gramStart"/>
      <w:r w:rsidRPr="00E313DC">
        <w:rPr>
          <w:rFonts w:ascii="Arial" w:hAnsi="Arial" w:cs="Arial"/>
          <w:color w:val="000000"/>
          <w:sz w:val="24"/>
          <w:szCs w:val="24"/>
        </w:rPr>
        <w:t>works;</w:t>
      </w:r>
      <w:proofErr w:type="gramEnd"/>
    </w:p>
    <w:p w14:paraId="2E1E3EA1" w14:textId="77777777" w:rsidR="005E7D5D" w:rsidRPr="00E313DC" w:rsidRDefault="00394690" w:rsidP="004A28BD">
      <w:pPr>
        <w:numPr>
          <w:ilvl w:val="0"/>
          <w:numId w:val="5"/>
        </w:numPr>
        <w:rPr>
          <w:rFonts w:ascii="Arial" w:hAnsi="Arial" w:cs="Arial"/>
          <w:color w:val="000000"/>
          <w:sz w:val="24"/>
          <w:szCs w:val="24"/>
        </w:rPr>
      </w:pPr>
      <w:r w:rsidRPr="00E313DC">
        <w:rPr>
          <w:rFonts w:ascii="Arial" w:hAnsi="Arial" w:cs="Arial"/>
          <w:color w:val="000000"/>
          <w:sz w:val="24"/>
          <w:szCs w:val="24"/>
        </w:rPr>
        <w:t>the most extensive check possible is made with the Disclosure and Barring Service in accordance with Part V of the Police Act 1997</w:t>
      </w:r>
    </w:p>
    <w:p w14:paraId="59557ED4" w14:textId="77777777" w:rsidR="00394690" w:rsidRPr="00E313DC" w:rsidRDefault="00394690" w:rsidP="004A28BD">
      <w:pPr>
        <w:numPr>
          <w:ilvl w:val="0"/>
          <w:numId w:val="5"/>
        </w:numPr>
        <w:rPr>
          <w:rFonts w:ascii="Arial" w:hAnsi="Arial" w:cs="Arial"/>
          <w:color w:val="000000"/>
          <w:sz w:val="24"/>
          <w:szCs w:val="24"/>
        </w:rPr>
      </w:pPr>
      <w:r w:rsidRPr="00E313DC">
        <w:rPr>
          <w:rFonts w:ascii="Arial" w:hAnsi="Arial" w:cs="Arial"/>
          <w:color w:val="000000"/>
          <w:sz w:val="24"/>
          <w:szCs w:val="24"/>
        </w:rPr>
        <w:t xml:space="preserve">the results of such check are notified to the </w:t>
      </w:r>
      <w:proofErr w:type="gramStart"/>
      <w:r w:rsidRPr="00E313DC">
        <w:rPr>
          <w:rFonts w:ascii="Arial" w:hAnsi="Arial" w:cs="Arial"/>
          <w:color w:val="000000"/>
          <w:sz w:val="24"/>
          <w:szCs w:val="24"/>
        </w:rPr>
        <w:t>Council;</w:t>
      </w:r>
      <w:proofErr w:type="gramEnd"/>
    </w:p>
    <w:p w14:paraId="3FEF6AC6"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undertake a risk assessment in relation to any person who discloses or who is found to have any convictions following the results of the </w:t>
      </w:r>
      <w:proofErr w:type="gramStart"/>
      <w:r w:rsidRPr="00E313DC">
        <w:rPr>
          <w:rFonts w:ascii="Arial" w:hAnsi="Arial" w:cs="Arial"/>
          <w:color w:val="000000"/>
          <w:sz w:val="24"/>
          <w:szCs w:val="24"/>
        </w:rPr>
        <w:t>aforementioned checks</w:t>
      </w:r>
      <w:proofErr w:type="gramEnd"/>
      <w:r w:rsidRPr="00E313DC">
        <w:rPr>
          <w:rFonts w:ascii="Arial" w:hAnsi="Arial" w:cs="Arial"/>
          <w:color w:val="000000"/>
          <w:sz w:val="24"/>
          <w:szCs w:val="24"/>
        </w:rPr>
        <w:t xml:space="preserve"> to determine if that person could pose a risk during the provision of the </w:t>
      </w:r>
      <w:proofErr w:type="gramStart"/>
      <w:r w:rsidRPr="00E313DC">
        <w:rPr>
          <w:rFonts w:ascii="Arial" w:hAnsi="Arial" w:cs="Arial"/>
          <w:color w:val="000000"/>
          <w:sz w:val="24"/>
          <w:szCs w:val="24"/>
        </w:rPr>
        <w:t>works;</w:t>
      </w:r>
      <w:proofErr w:type="gramEnd"/>
    </w:p>
    <w:p w14:paraId="5EE00D03"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notify </w:t>
      </w:r>
      <w:r w:rsidR="00CA253A">
        <w:rPr>
          <w:rFonts w:ascii="Arial" w:hAnsi="Arial" w:cs="Arial"/>
          <w:color w:val="000000"/>
          <w:sz w:val="24"/>
          <w:szCs w:val="24"/>
        </w:rPr>
        <w:t>t</w:t>
      </w:r>
      <w:r w:rsidRPr="00E313DC">
        <w:rPr>
          <w:rFonts w:ascii="Arial" w:hAnsi="Arial" w:cs="Arial"/>
          <w:color w:val="000000"/>
          <w:sz w:val="24"/>
          <w:szCs w:val="24"/>
        </w:rPr>
        <w:t xml:space="preserve">he Council of any member of </w:t>
      </w:r>
      <w:r w:rsidR="00CA253A">
        <w:rPr>
          <w:rFonts w:ascii="Arial" w:hAnsi="Arial" w:cs="Arial"/>
          <w:color w:val="000000"/>
          <w:sz w:val="24"/>
          <w:szCs w:val="24"/>
        </w:rPr>
        <w:t>S</w:t>
      </w:r>
      <w:r w:rsidRPr="00E313DC">
        <w:rPr>
          <w:rFonts w:ascii="Arial" w:hAnsi="Arial" w:cs="Arial"/>
          <w:color w:val="000000"/>
          <w:sz w:val="24"/>
          <w:szCs w:val="24"/>
        </w:rPr>
        <w:t xml:space="preserve">taff who could pose a </w:t>
      </w:r>
      <w:r w:rsidRPr="00E313DC">
        <w:rPr>
          <w:rFonts w:ascii="Arial" w:hAnsi="Arial" w:cs="Arial"/>
          <w:color w:val="000000"/>
          <w:sz w:val="24"/>
          <w:szCs w:val="24"/>
        </w:rPr>
        <w:lastRenderedPageBreak/>
        <w:t xml:space="preserve">risk during the provision of the works. If such information comes to </w:t>
      </w:r>
      <w:proofErr w:type="gramStart"/>
      <w:r w:rsidRPr="00E313DC">
        <w:rPr>
          <w:rFonts w:ascii="Arial" w:hAnsi="Arial" w:cs="Arial"/>
          <w:color w:val="000000"/>
          <w:sz w:val="24"/>
          <w:szCs w:val="24"/>
        </w:rPr>
        <w:t>light</w:t>
      </w:r>
      <w:proofErr w:type="gramEnd"/>
      <w:r w:rsidRPr="00E313DC">
        <w:rPr>
          <w:rFonts w:ascii="Arial" w:hAnsi="Arial" w:cs="Arial"/>
          <w:color w:val="000000"/>
          <w:sz w:val="24"/>
          <w:szCs w:val="24"/>
        </w:rPr>
        <w:t xml:space="preserve"> then that person will not be permitted to continue with the provision of the works without The Council’s prior, written </w:t>
      </w:r>
      <w:proofErr w:type="gramStart"/>
      <w:r w:rsidRPr="00E313DC">
        <w:rPr>
          <w:rFonts w:ascii="Arial" w:hAnsi="Arial" w:cs="Arial"/>
          <w:color w:val="000000"/>
          <w:sz w:val="24"/>
          <w:szCs w:val="24"/>
        </w:rPr>
        <w:t>approval;</w:t>
      </w:r>
      <w:proofErr w:type="gramEnd"/>
    </w:p>
    <w:p w14:paraId="5460192F" w14:textId="77777777" w:rsidR="00394690" w:rsidRPr="00E313DC" w:rsidRDefault="00394690" w:rsidP="004A28BD">
      <w:pPr>
        <w:numPr>
          <w:ilvl w:val="0"/>
          <w:numId w:val="4"/>
        </w:numPr>
        <w:rPr>
          <w:rFonts w:ascii="Arial" w:hAnsi="Arial" w:cs="Arial"/>
          <w:color w:val="000000"/>
          <w:sz w:val="24"/>
          <w:szCs w:val="24"/>
        </w:rPr>
      </w:pPr>
      <w:r w:rsidRPr="00E313DC">
        <w:rPr>
          <w:rFonts w:ascii="Arial" w:hAnsi="Arial" w:cs="Arial"/>
          <w:color w:val="000000"/>
          <w:sz w:val="24"/>
          <w:szCs w:val="24"/>
        </w:rPr>
        <w:t xml:space="preserve">accept that failure to comply with </w:t>
      </w:r>
      <w:r w:rsidR="00DF3A3E">
        <w:rPr>
          <w:rFonts w:ascii="Arial" w:hAnsi="Arial" w:cs="Arial"/>
          <w:color w:val="000000"/>
          <w:sz w:val="24"/>
          <w:szCs w:val="24"/>
        </w:rPr>
        <w:t xml:space="preserve">the provisions of </w:t>
      </w:r>
      <w:r w:rsidRPr="00E313DC">
        <w:rPr>
          <w:rFonts w:ascii="Arial" w:hAnsi="Arial" w:cs="Arial"/>
          <w:color w:val="000000"/>
          <w:sz w:val="24"/>
          <w:szCs w:val="24"/>
        </w:rPr>
        <w:t xml:space="preserve">this </w:t>
      </w:r>
      <w:r w:rsidR="00DF3A3E">
        <w:rPr>
          <w:rFonts w:ascii="Arial" w:hAnsi="Arial" w:cs="Arial"/>
          <w:color w:val="000000"/>
          <w:sz w:val="24"/>
          <w:szCs w:val="24"/>
        </w:rPr>
        <w:t>c</w:t>
      </w:r>
      <w:r w:rsidR="00576F1C" w:rsidRPr="00E313DC">
        <w:rPr>
          <w:rFonts w:ascii="Arial" w:hAnsi="Arial" w:cs="Arial"/>
          <w:color w:val="000000"/>
          <w:sz w:val="24"/>
          <w:szCs w:val="24"/>
        </w:rPr>
        <w:t>lause</w:t>
      </w:r>
      <w:r w:rsidRPr="00E313DC">
        <w:rPr>
          <w:rFonts w:ascii="Arial" w:hAnsi="Arial" w:cs="Arial"/>
          <w:color w:val="000000"/>
          <w:sz w:val="24"/>
          <w:szCs w:val="24"/>
        </w:rPr>
        <w:t xml:space="preserve"> may lead to</w:t>
      </w:r>
      <w:r w:rsidR="00DF3A3E">
        <w:rPr>
          <w:rFonts w:ascii="Arial" w:hAnsi="Arial" w:cs="Arial"/>
          <w:color w:val="000000"/>
          <w:sz w:val="24"/>
          <w:szCs w:val="24"/>
        </w:rPr>
        <w:t xml:space="preserve"> i</w:t>
      </w:r>
      <w:r w:rsidRPr="00E313DC">
        <w:rPr>
          <w:rFonts w:ascii="Arial" w:hAnsi="Arial" w:cs="Arial"/>
          <w:color w:val="000000"/>
          <w:sz w:val="24"/>
          <w:szCs w:val="24"/>
        </w:rPr>
        <w:t>mmediate termination of this</w:t>
      </w:r>
      <w:r w:rsidR="00D93C16">
        <w:rPr>
          <w:rFonts w:ascii="Arial" w:hAnsi="Arial" w:cs="Arial"/>
          <w:color w:val="000000"/>
          <w:sz w:val="24"/>
          <w:szCs w:val="24"/>
        </w:rPr>
        <w:t xml:space="preserve"> Agreement </w:t>
      </w:r>
      <w:r w:rsidRPr="00E313DC">
        <w:rPr>
          <w:rFonts w:ascii="Arial" w:hAnsi="Arial" w:cs="Arial"/>
          <w:color w:val="000000"/>
          <w:sz w:val="24"/>
          <w:szCs w:val="24"/>
        </w:rPr>
        <w:t xml:space="preserve">at </w:t>
      </w:r>
      <w:r w:rsidR="00DF3A3E">
        <w:rPr>
          <w:rFonts w:ascii="Arial" w:hAnsi="Arial" w:cs="Arial"/>
          <w:color w:val="000000"/>
          <w:sz w:val="24"/>
          <w:szCs w:val="24"/>
        </w:rPr>
        <w:t>t</w:t>
      </w:r>
      <w:r w:rsidRPr="00E313DC">
        <w:rPr>
          <w:rFonts w:ascii="Arial" w:hAnsi="Arial" w:cs="Arial"/>
          <w:color w:val="000000"/>
          <w:sz w:val="24"/>
          <w:szCs w:val="24"/>
        </w:rPr>
        <w:t>he Council’s sole discretion.</w:t>
      </w:r>
    </w:p>
    <w:p w14:paraId="05B30BE6" w14:textId="77777777" w:rsidR="004D1C39" w:rsidRPr="00D34A9C" w:rsidRDefault="004D1C39" w:rsidP="004D1C39">
      <w:pPr>
        <w:pStyle w:val="Terms"/>
        <w:numPr>
          <w:ilvl w:val="0"/>
          <w:numId w:val="0"/>
        </w:numPr>
      </w:pPr>
    </w:p>
    <w:p w14:paraId="40DC38A4" w14:textId="00624CCE" w:rsidR="00701C46" w:rsidRDefault="004A28BD" w:rsidP="00EF64D2">
      <w:pPr>
        <w:pStyle w:val="Terms"/>
        <w:numPr>
          <w:ilvl w:val="0"/>
          <w:numId w:val="0"/>
        </w:numPr>
        <w:rPr>
          <w:b/>
        </w:rPr>
      </w:pPr>
      <w:r>
        <w:rPr>
          <w:b/>
        </w:rPr>
        <w:t>6.9</w:t>
      </w:r>
      <w:r w:rsidR="00EF64D2">
        <w:rPr>
          <w:b/>
        </w:rPr>
        <w:tab/>
      </w:r>
      <w:r w:rsidR="00701C46" w:rsidRPr="00666E03">
        <w:rPr>
          <w:b/>
        </w:rPr>
        <w:t xml:space="preserve">Inspection of Premises </w:t>
      </w:r>
    </w:p>
    <w:p w14:paraId="5B75CD5C" w14:textId="1D727029" w:rsidR="00701C46" w:rsidRDefault="004A28BD" w:rsidP="00EF64D2">
      <w:pPr>
        <w:pStyle w:val="Terms"/>
        <w:numPr>
          <w:ilvl w:val="0"/>
          <w:numId w:val="0"/>
        </w:numPr>
        <w:ind w:left="1440" w:hanging="1440"/>
      </w:pPr>
      <w:r>
        <w:t>6.9</w:t>
      </w:r>
      <w:r w:rsidR="00EF64D2">
        <w:t>.1</w:t>
      </w:r>
      <w:r w:rsidR="00EF64D2">
        <w:tab/>
      </w:r>
      <w:r w:rsidR="00701C46" w:rsidRPr="00D34A9C">
        <w:t xml:space="preserve">Save as the Council may otherwise direct, the </w:t>
      </w:r>
      <w:r w:rsidR="0014181E">
        <w:t>Supplier</w:t>
      </w:r>
      <w:r w:rsidR="00701C46" w:rsidRPr="00D34A9C">
        <w:t xml:space="preserve"> is deemed to have inspected the Premises before tendering </w:t>
      </w:r>
      <w:proofErr w:type="gramStart"/>
      <w:r w:rsidR="00701C46" w:rsidRPr="00D34A9C">
        <w:t>so as to</w:t>
      </w:r>
      <w:proofErr w:type="gramEnd"/>
      <w:r w:rsidR="00701C46" w:rsidRPr="00D34A9C">
        <w:t xml:space="preserve"> have understood the nature and extent of the </w:t>
      </w:r>
      <w:r w:rsidR="00CA253A">
        <w:t>Works and Services</w:t>
      </w:r>
      <w:r w:rsidR="00701C46" w:rsidRPr="00D34A9C">
        <w:t xml:space="preserve"> to be carried out </w:t>
      </w:r>
      <w:r w:rsidR="00CA253A">
        <w:t xml:space="preserve">under this Agreement </w:t>
      </w:r>
      <w:r w:rsidR="00701C46" w:rsidRPr="00D34A9C">
        <w:t xml:space="preserve">and be satisfied in relation to all matters connected with the performance of the </w:t>
      </w:r>
      <w:r w:rsidR="00CA253A">
        <w:t>Works and Services</w:t>
      </w:r>
      <w:r w:rsidR="00701C46" w:rsidRPr="00D34A9C">
        <w:t>.</w:t>
      </w:r>
    </w:p>
    <w:p w14:paraId="51541DD5" w14:textId="77777777" w:rsidR="001A5496" w:rsidRPr="00D34A9C" w:rsidRDefault="001A5496" w:rsidP="00EF64D2">
      <w:pPr>
        <w:pStyle w:val="Terms"/>
        <w:numPr>
          <w:ilvl w:val="0"/>
          <w:numId w:val="0"/>
        </w:numPr>
        <w:ind w:left="1440" w:hanging="1440"/>
      </w:pPr>
    </w:p>
    <w:p w14:paraId="2309654C" w14:textId="1EB1BEB4" w:rsidR="00701C46" w:rsidRPr="00D34A9C" w:rsidRDefault="004A28BD" w:rsidP="00EF64D2">
      <w:pPr>
        <w:pStyle w:val="Terms"/>
        <w:numPr>
          <w:ilvl w:val="0"/>
          <w:numId w:val="0"/>
        </w:numPr>
        <w:ind w:left="1440" w:hanging="1440"/>
      </w:pPr>
      <w:r>
        <w:t>6.9</w:t>
      </w:r>
      <w:r w:rsidR="00EF64D2">
        <w:t>.2</w:t>
      </w:r>
      <w:r w:rsidR="00EF64D2">
        <w:tab/>
      </w:r>
      <w:r w:rsidR="00701C46" w:rsidRPr="00D34A9C">
        <w:t xml:space="preserve">The Council shall, at the request of the </w:t>
      </w:r>
      <w:r w:rsidR="0014181E">
        <w:t>Supplier</w:t>
      </w:r>
      <w:r w:rsidR="00701C46" w:rsidRPr="00D34A9C">
        <w:t xml:space="preserve">, grant such access </w:t>
      </w:r>
      <w:r w:rsidR="00CA253A">
        <w:t xml:space="preserve">to the Premises </w:t>
      </w:r>
      <w:r w:rsidR="00701C46" w:rsidRPr="00D34A9C">
        <w:t>as may be reasonabl</w:t>
      </w:r>
      <w:r w:rsidR="00CA253A">
        <w:t>y required by the Supplier</w:t>
      </w:r>
      <w:r w:rsidR="00701C46" w:rsidRPr="00D34A9C">
        <w:t xml:space="preserve"> for the purpose referred to in clause </w:t>
      </w:r>
      <w:r w:rsidR="00DF3A3E">
        <w:t>5</w:t>
      </w:r>
      <w:r w:rsidR="00701C46" w:rsidRPr="00D34A9C">
        <w:t xml:space="preserve">.7.1 </w:t>
      </w:r>
    </w:p>
    <w:p w14:paraId="3A7FE42F" w14:textId="77777777" w:rsidR="00A17BD1" w:rsidRDefault="00A17BD1" w:rsidP="00382412">
      <w:pPr>
        <w:rPr>
          <w:rFonts w:ascii="Arial" w:hAnsi="Arial" w:cs="Arial"/>
          <w:sz w:val="24"/>
          <w:szCs w:val="24"/>
        </w:rPr>
      </w:pPr>
    </w:p>
    <w:p w14:paraId="5761B52A" w14:textId="10009F98" w:rsidR="00C77ABF" w:rsidRDefault="004A28BD" w:rsidP="00EF64D2">
      <w:pPr>
        <w:pStyle w:val="Terms"/>
        <w:numPr>
          <w:ilvl w:val="0"/>
          <w:numId w:val="0"/>
        </w:numPr>
        <w:rPr>
          <w:b/>
        </w:rPr>
      </w:pPr>
      <w:r>
        <w:rPr>
          <w:b/>
        </w:rPr>
        <w:t>7</w:t>
      </w:r>
      <w:r w:rsidR="00EF64D2">
        <w:rPr>
          <w:b/>
        </w:rPr>
        <w:tab/>
      </w:r>
      <w:r w:rsidR="00C77ABF" w:rsidRPr="00666E03">
        <w:rPr>
          <w:b/>
        </w:rPr>
        <w:t>Compliance with law</w:t>
      </w:r>
    </w:p>
    <w:p w14:paraId="5A700125" w14:textId="77777777" w:rsidR="00C77ABF" w:rsidRDefault="00C77ABF" w:rsidP="004D1C39">
      <w:pPr>
        <w:pStyle w:val="BodyTextIndent"/>
      </w:pPr>
      <w:r w:rsidRPr="003A16E1">
        <w:t xml:space="preserve">The </w:t>
      </w:r>
      <w:r w:rsidR="0014181E">
        <w:t>Supplier</w:t>
      </w:r>
      <w:r w:rsidRPr="003A16E1">
        <w:t xml:space="preserve"> shall comply with all applicable laws, regulations or other legal requirements concerning the provision</w:t>
      </w:r>
      <w:r w:rsidR="00F439FD">
        <w:t xml:space="preserve"> and performance of the Works</w:t>
      </w:r>
      <w:r w:rsidRPr="003A16E1">
        <w:t xml:space="preserve">. </w:t>
      </w:r>
    </w:p>
    <w:p w14:paraId="15E8D012" w14:textId="77777777" w:rsidR="004D1C39" w:rsidRPr="003A16E1" w:rsidRDefault="004D1C39" w:rsidP="004D1C39">
      <w:pPr>
        <w:ind w:left="720"/>
        <w:rPr>
          <w:rFonts w:ascii="Arial" w:hAnsi="Arial" w:cs="Arial"/>
          <w:sz w:val="24"/>
          <w:szCs w:val="24"/>
        </w:rPr>
      </w:pPr>
    </w:p>
    <w:p w14:paraId="1F82FE09" w14:textId="17C1CEB3" w:rsidR="00C77ABF" w:rsidRDefault="004A28BD" w:rsidP="00EF64D2">
      <w:pPr>
        <w:pStyle w:val="Terms"/>
        <w:numPr>
          <w:ilvl w:val="0"/>
          <w:numId w:val="0"/>
        </w:numPr>
        <w:rPr>
          <w:b/>
        </w:rPr>
      </w:pPr>
      <w:r>
        <w:rPr>
          <w:b/>
        </w:rPr>
        <w:t>8</w:t>
      </w:r>
      <w:r w:rsidR="00EF64D2">
        <w:rPr>
          <w:b/>
        </w:rPr>
        <w:tab/>
      </w:r>
      <w:r w:rsidR="00C77ABF" w:rsidRPr="00666E03">
        <w:rPr>
          <w:b/>
        </w:rPr>
        <w:t>Payment</w:t>
      </w:r>
    </w:p>
    <w:p w14:paraId="7F585B49" w14:textId="44363752" w:rsidR="001A5496" w:rsidRDefault="004A28BD" w:rsidP="00B06BC4">
      <w:pPr>
        <w:pStyle w:val="Terms"/>
        <w:numPr>
          <w:ilvl w:val="0"/>
          <w:numId w:val="0"/>
        </w:numPr>
        <w:ind w:left="737" w:hanging="737"/>
        <w:rPr>
          <w:rFonts w:ascii="Times New Roman" w:hAnsi="Times New Roman" w:cs="Times New Roman"/>
          <w:szCs w:val="24"/>
          <w:lang w:eastAsia="en-GB"/>
        </w:rPr>
      </w:pPr>
      <w:r>
        <w:t>8</w:t>
      </w:r>
      <w:r w:rsidR="003E287B" w:rsidRPr="003E287B">
        <w:t>.1</w:t>
      </w:r>
      <w:r w:rsidR="00B06BC4">
        <w:t xml:space="preserve">      </w:t>
      </w:r>
      <w:r w:rsidR="00B06BC4" w:rsidRPr="003A2CA3">
        <w:rPr>
          <w:rFonts w:cs="Arial"/>
          <w:szCs w:val="24"/>
          <w:lang w:eastAsia="en-GB"/>
        </w:rPr>
        <w:t xml:space="preserve">The Supplier shall ensure that each invoice </w:t>
      </w:r>
      <w:r w:rsidR="00B06BC4">
        <w:rPr>
          <w:rFonts w:cs="Arial"/>
          <w:szCs w:val="24"/>
          <w:lang w:eastAsia="en-GB"/>
        </w:rPr>
        <w:t xml:space="preserve">in respect of Works and Services undertaken </w:t>
      </w:r>
      <w:r w:rsidR="00B06BC4" w:rsidRPr="003A2CA3">
        <w:rPr>
          <w:rFonts w:cs="Arial"/>
          <w:szCs w:val="24"/>
          <w:lang w:eastAsia="en-GB"/>
        </w:rPr>
        <w:t>is submitted in accordance with the payment pr</w:t>
      </w:r>
      <w:r w:rsidR="00B06BC4" w:rsidRPr="00B06BC4">
        <w:rPr>
          <w:rFonts w:cs="Arial"/>
          <w:szCs w:val="24"/>
          <w:lang w:eastAsia="en-GB"/>
        </w:rPr>
        <w:t>ofile set out in the</w:t>
      </w:r>
      <w:r w:rsidR="00B06BC4">
        <w:rPr>
          <w:rFonts w:cs="Arial"/>
          <w:szCs w:val="24"/>
          <w:lang w:eastAsia="en-GB"/>
        </w:rPr>
        <w:t xml:space="preserve"> Works Instruction/Purchase Order </w:t>
      </w:r>
      <w:r w:rsidR="00B06BC4" w:rsidRPr="003A2CA3">
        <w:rPr>
          <w:rFonts w:cs="Arial"/>
          <w:szCs w:val="24"/>
          <w:lang w:eastAsia="en-GB"/>
        </w:rPr>
        <w:t xml:space="preserve">and contains all appropriate references and a detailed breakdown of the </w:t>
      </w:r>
      <w:r w:rsidR="00B06BC4">
        <w:rPr>
          <w:rFonts w:cs="Arial"/>
          <w:szCs w:val="24"/>
          <w:lang w:eastAsia="en-GB"/>
        </w:rPr>
        <w:t xml:space="preserve">Works and </w:t>
      </w:r>
      <w:r w:rsidR="00B06BC4" w:rsidRPr="003A2CA3">
        <w:rPr>
          <w:rFonts w:cs="Arial"/>
          <w:szCs w:val="24"/>
          <w:lang w:eastAsia="en-GB"/>
        </w:rPr>
        <w:t>Services supplied and that it is supported by any other documents rea</w:t>
      </w:r>
      <w:r w:rsidR="00B06BC4" w:rsidRPr="00B06BC4">
        <w:rPr>
          <w:rFonts w:cs="Arial"/>
          <w:szCs w:val="24"/>
          <w:lang w:eastAsia="en-GB"/>
        </w:rPr>
        <w:t>sonably required by the C</w:t>
      </w:r>
      <w:r w:rsidR="00B06BC4">
        <w:rPr>
          <w:rFonts w:cs="Arial"/>
          <w:szCs w:val="24"/>
          <w:lang w:eastAsia="en-GB"/>
        </w:rPr>
        <w:t>ouncil</w:t>
      </w:r>
      <w:r w:rsidR="00B06BC4" w:rsidRPr="003A2CA3">
        <w:rPr>
          <w:rFonts w:cs="Arial"/>
          <w:szCs w:val="24"/>
          <w:lang w:eastAsia="en-GB"/>
        </w:rPr>
        <w:t xml:space="preserve"> to substantiate the invoice.</w:t>
      </w:r>
    </w:p>
    <w:p w14:paraId="7BB2EC50" w14:textId="77777777" w:rsidR="00B06BC4" w:rsidRPr="003E287B" w:rsidRDefault="00B06BC4" w:rsidP="00B06BC4">
      <w:pPr>
        <w:pStyle w:val="Terms"/>
        <w:numPr>
          <w:ilvl w:val="0"/>
          <w:numId w:val="0"/>
        </w:numPr>
        <w:ind w:left="737" w:hanging="737"/>
      </w:pPr>
    </w:p>
    <w:p w14:paraId="1A20AF60" w14:textId="4C6E4615" w:rsidR="00C77ABF" w:rsidRDefault="004A28BD" w:rsidP="00552800">
      <w:pPr>
        <w:pStyle w:val="Terms"/>
        <w:numPr>
          <w:ilvl w:val="0"/>
          <w:numId w:val="0"/>
        </w:numPr>
        <w:ind w:left="737" w:hanging="737"/>
      </w:pPr>
      <w:r>
        <w:t>8</w:t>
      </w:r>
      <w:r w:rsidR="003E287B">
        <w:t>.2</w:t>
      </w:r>
      <w:r w:rsidR="003E287B">
        <w:tab/>
      </w:r>
      <w:r w:rsidR="00C77ABF" w:rsidRPr="003A16E1">
        <w:t xml:space="preserve">The </w:t>
      </w:r>
      <w:r w:rsidR="0014181E">
        <w:t>Supplier</w:t>
      </w:r>
      <w:r w:rsidR="00C77ABF" w:rsidRPr="003A16E1">
        <w:t xml:space="preserve"> will issue VAT invoic</w:t>
      </w:r>
      <w:r w:rsidR="00552800">
        <w:t>es to the Council for each Works Instruction</w:t>
      </w:r>
      <w:r w:rsidR="00C77ABF" w:rsidRPr="003A16E1">
        <w:t xml:space="preserve">. Each invoice shall quote the number of </w:t>
      </w:r>
      <w:r w:rsidR="00552800">
        <w:t>Works Instruction</w:t>
      </w:r>
      <w:r w:rsidR="00C77ABF" w:rsidRPr="003A16E1">
        <w:t xml:space="preserve"> and reflect the agreed Price.</w:t>
      </w:r>
    </w:p>
    <w:p w14:paraId="72F4C885" w14:textId="77777777" w:rsidR="001A5496" w:rsidRPr="003A16E1" w:rsidRDefault="001A5496" w:rsidP="00552800">
      <w:pPr>
        <w:pStyle w:val="Terms"/>
        <w:numPr>
          <w:ilvl w:val="0"/>
          <w:numId w:val="0"/>
        </w:numPr>
        <w:ind w:left="737" w:hanging="737"/>
      </w:pPr>
    </w:p>
    <w:p w14:paraId="33BD7D92" w14:textId="61BF4C5D" w:rsidR="00C77ABF" w:rsidRDefault="004A28BD" w:rsidP="003E287B">
      <w:pPr>
        <w:pStyle w:val="Terms"/>
        <w:numPr>
          <w:ilvl w:val="0"/>
          <w:numId w:val="0"/>
        </w:numPr>
        <w:ind w:left="737" w:hanging="737"/>
      </w:pPr>
      <w:r>
        <w:t>8</w:t>
      </w:r>
      <w:r w:rsidR="003E287B">
        <w:t>.3</w:t>
      </w:r>
      <w:r w:rsidR="003E287B">
        <w:tab/>
      </w:r>
      <w:r w:rsidR="00C77ABF" w:rsidRPr="003A16E1">
        <w:t>The Council shal</w:t>
      </w:r>
      <w:r w:rsidR="00552800">
        <w:t>l pay the Price for the Works</w:t>
      </w:r>
      <w:r w:rsidR="00C77ABF" w:rsidRPr="003A16E1">
        <w:t xml:space="preserve"> </w:t>
      </w:r>
      <w:r w:rsidR="00B06BC4">
        <w:t xml:space="preserve">and Services </w:t>
      </w:r>
      <w:r w:rsidR="00C77ABF" w:rsidRPr="003A16E1">
        <w:t>provided by the end of the month following the month of receipt by the Council of an invoice.</w:t>
      </w:r>
    </w:p>
    <w:p w14:paraId="07870935" w14:textId="77777777" w:rsidR="001A5496" w:rsidRPr="003A16E1" w:rsidRDefault="001A5496" w:rsidP="003E287B">
      <w:pPr>
        <w:pStyle w:val="Terms"/>
        <w:numPr>
          <w:ilvl w:val="0"/>
          <w:numId w:val="0"/>
        </w:numPr>
        <w:ind w:left="737" w:hanging="737"/>
      </w:pPr>
    </w:p>
    <w:p w14:paraId="6278EE73" w14:textId="1D82CB99" w:rsidR="00C77ABF" w:rsidRDefault="004A28BD" w:rsidP="00A34798">
      <w:pPr>
        <w:pStyle w:val="Terms"/>
        <w:numPr>
          <w:ilvl w:val="0"/>
          <w:numId w:val="0"/>
        </w:numPr>
        <w:ind w:left="720" w:hanging="720"/>
      </w:pPr>
      <w:r>
        <w:t>8</w:t>
      </w:r>
      <w:r w:rsidR="003E287B">
        <w:t>.4</w:t>
      </w:r>
      <w:r w:rsidR="00A34798">
        <w:tab/>
      </w:r>
      <w:r w:rsidR="00C77ABF" w:rsidRPr="003A16E1">
        <w:t xml:space="preserve">The Council may set off or withhold payment of an invoice if it is disputed. </w:t>
      </w:r>
    </w:p>
    <w:p w14:paraId="54609475" w14:textId="77777777" w:rsidR="001A5496" w:rsidRPr="003A16E1" w:rsidRDefault="001A5496" w:rsidP="00A34798">
      <w:pPr>
        <w:pStyle w:val="Terms"/>
        <w:numPr>
          <w:ilvl w:val="0"/>
          <w:numId w:val="0"/>
        </w:numPr>
        <w:ind w:left="720" w:hanging="720"/>
      </w:pPr>
    </w:p>
    <w:p w14:paraId="182C2ED0" w14:textId="757EF9B1" w:rsidR="00C77ABF" w:rsidRPr="003A16E1" w:rsidRDefault="004A28BD" w:rsidP="00A34798">
      <w:pPr>
        <w:pStyle w:val="Terms"/>
        <w:numPr>
          <w:ilvl w:val="0"/>
          <w:numId w:val="0"/>
        </w:numPr>
        <w:ind w:left="720" w:hanging="720"/>
      </w:pPr>
      <w:r>
        <w:t>8</w:t>
      </w:r>
      <w:r w:rsidR="003E287B">
        <w:t>.5</w:t>
      </w:r>
      <w:r w:rsidR="00A34798">
        <w:tab/>
      </w:r>
      <w:r w:rsidR="00C77ABF" w:rsidRPr="003A16E1">
        <w:t>Any invoice disputes shall be</w:t>
      </w:r>
      <w:r w:rsidR="00552800">
        <w:t xml:space="preserve"> raised by the Council within 30</w:t>
      </w:r>
      <w:r w:rsidR="00C77ABF" w:rsidRPr="003A16E1">
        <w:t xml:space="preserve"> Working Days of receipt. The Council may withhold from payment on the due date that part of the Price which is disputed by the Council until any dispute is resolved.</w:t>
      </w:r>
    </w:p>
    <w:p w14:paraId="720CA106" w14:textId="77777777" w:rsidR="005E7D5D" w:rsidRDefault="005E7D5D" w:rsidP="00382412">
      <w:pPr>
        <w:rPr>
          <w:rFonts w:ascii="Arial" w:hAnsi="Arial" w:cs="Arial"/>
          <w:sz w:val="24"/>
          <w:szCs w:val="24"/>
        </w:rPr>
      </w:pPr>
    </w:p>
    <w:p w14:paraId="698A5D9C" w14:textId="1CFA4932" w:rsidR="00E03554" w:rsidRDefault="004A28BD" w:rsidP="00EF64D2">
      <w:pPr>
        <w:pStyle w:val="Terms"/>
        <w:numPr>
          <w:ilvl w:val="0"/>
          <w:numId w:val="0"/>
        </w:numPr>
        <w:rPr>
          <w:b/>
        </w:rPr>
      </w:pPr>
      <w:r>
        <w:rPr>
          <w:b/>
        </w:rPr>
        <w:t>9</w:t>
      </w:r>
      <w:r w:rsidR="00EF64D2">
        <w:rPr>
          <w:b/>
        </w:rPr>
        <w:tab/>
      </w:r>
      <w:r w:rsidR="00C77ABF" w:rsidRPr="00666E03">
        <w:rPr>
          <w:b/>
        </w:rPr>
        <w:t>Limitation of liability/Indemnity/Insurance</w:t>
      </w:r>
    </w:p>
    <w:p w14:paraId="7C362261" w14:textId="75176A79" w:rsidR="00C77ABF" w:rsidRDefault="004A28BD" w:rsidP="00EF64D2">
      <w:pPr>
        <w:pStyle w:val="Terms"/>
        <w:numPr>
          <w:ilvl w:val="0"/>
          <w:numId w:val="0"/>
        </w:numPr>
        <w:ind w:left="720" w:hanging="720"/>
      </w:pPr>
      <w:r>
        <w:t>9</w:t>
      </w:r>
      <w:r w:rsidR="00440D4C">
        <w:t>.1</w:t>
      </w:r>
      <w:r w:rsidR="00440D4C">
        <w:tab/>
      </w:r>
      <w:r w:rsidR="00C77ABF" w:rsidRPr="003A16E1">
        <w:t xml:space="preserve">Neither party excludes or limits liability to the other party for death or </w:t>
      </w:r>
      <w:r w:rsidR="00C77ABF" w:rsidRPr="003A16E1">
        <w:lastRenderedPageBreak/>
        <w:t>personal injury caused by its negligence or for any breach of any obligations implied by Section 2 of the Supply of Goods and Services Act 1982.</w:t>
      </w:r>
    </w:p>
    <w:p w14:paraId="43D1D4FB" w14:textId="77777777" w:rsidR="001A5496" w:rsidRPr="003A16E1" w:rsidRDefault="001A5496" w:rsidP="00EF64D2">
      <w:pPr>
        <w:pStyle w:val="Terms"/>
        <w:numPr>
          <w:ilvl w:val="0"/>
          <w:numId w:val="0"/>
        </w:numPr>
        <w:ind w:left="720" w:hanging="720"/>
      </w:pPr>
    </w:p>
    <w:p w14:paraId="63E470D5" w14:textId="621875D1" w:rsidR="00C77ABF" w:rsidRDefault="004A28BD" w:rsidP="00EF64D2">
      <w:pPr>
        <w:pStyle w:val="Terms"/>
        <w:numPr>
          <w:ilvl w:val="0"/>
          <w:numId w:val="0"/>
        </w:numPr>
        <w:ind w:left="720" w:hanging="720"/>
      </w:pPr>
      <w:r>
        <w:t>9</w:t>
      </w:r>
      <w:r w:rsidR="007358B4">
        <w:t>.2</w:t>
      </w:r>
      <w:r w:rsidR="007358B4">
        <w:tab/>
      </w:r>
      <w:r w:rsidR="00C77ABF" w:rsidRPr="003A16E1">
        <w:t xml:space="preserve">The </w:t>
      </w:r>
      <w:r w:rsidR="0014181E">
        <w:t>Supplier</w:t>
      </w:r>
      <w:r w:rsidR="00C77ABF" w:rsidRPr="003A16E1">
        <w:t xml:space="preserve"> shall indemnify and keep indemnified the</w:t>
      </w:r>
      <w:r w:rsidR="00501D0F">
        <w:t xml:space="preserve"> Council</w:t>
      </w:r>
      <w:r w:rsidR="00C77ABF" w:rsidRPr="003A16E1">
        <w:t xml:space="preserve"> fully against all claims, proceedings, actions, damages, legal costs, expenses and any other liabilities whatsoever arising out of, in respect of or in connection with </w:t>
      </w:r>
      <w:r w:rsidR="00D93C16">
        <w:t xml:space="preserve">this Agreement and </w:t>
      </w:r>
      <w:r w:rsidR="00C77ABF" w:rsidRPr="003A16E1">
        <w:t xml:space="preserve">the </w:t>
      </w:r>
      <w:r w:rsidR="00D93C16">
        <w:t xml:space="preserve">Works and Services under it </w:t>
      </w:r>
      <w:r w:rsidR="00C77ABF" w:rsidRPr="003A16E1">
        <w:t xml:space="preserve">including in respect of any death or personal injury, loss of or damage to property, financial loss arising from any advice given or omitted to be given by the </w:t>
      </w:r>
      <w:r w:rsidR="0014181E">
        <w:t>Supplier</w:t>
      </w:r>
      <w:r w:rsidR="00C77ABF" w:rsidRPr="003A16E1">
        <w:t xml:space="preserve">, or any other loss which is caused directly or indirectly by any act or omission of the </w:t>
      </w:r>
      <w:r w:rsidR="0014181E">
        <w:t>Supplier</w:t>
      </w:r>
      <w:r w:rsidR="00C77ABF" w:rsidRPr="003A16E1">
        <w:t xml:space="preserve"> including any act neglect or default of the </w:t>
      </w:r>
      <w:r w:rsidR="0014181E">
        <w:t>Supplier</w:t>
      </w:r>
      <w:r w:rsidR="00C77ABF" w:rsidRPr="003A16E1">
        <w:t>'s employees or agents; or breaches in respect of any matter arising from the supply of the Services resulting in any successful claim by any third party.</w:t>
      </w:r>
    </w:p>
    <w:p w14:paraId="4DC97870" w14:textId="77777777" w:rsidR="001A5496" w:rsidRPr="003A16E1" w:rsidRDefault="001A5496" w:rsidP="00EF64D2">
      <w:pPr>
        <w:pStyle w:val="Terms"/>
        <w:numPr>
          <w:ilvl w:val="0"/>
          <w:numId w:val="0"/>
        </w:numPr>
        <w:ind w:left="720" w:hanging="720"/>
      </w:pPr>
    </w:p>
    <w:p w14:paraId="451E5174" w14:textId="691836C2" w:rsidR="00C77ABF" w:rsidRDefault="004A28BD" w:rsidP="00EF64D2">
      <w:pPr>
        <w:pStyle w:val="Terms"/>
        <w:numPr>
          <w:ilvl w:val="0"/>
          <w:numId w:val="0"/>
        </w:numPr>
        <w:ind w:left="720" w:hanging="720"/>
      </w:pPr>
      <w:r>
        <w:t>9</w:t>
      </w:r>
      <w:r w:rsidR="007358B4">
        <w:t>.3</w:t>
      </w:r>
      <w:r w:rsidR="007358B4">
        <w:tab/>
      </w:r>
      <w:r w:rsidR="00C77ABF" w:rsidRPr="003A16E1">
        <w:t xml:space="preserve">Subject always to clause </w:t>
      </w:r>
      <w:r w:rsidR="00224400">
        <w:t>7</w:t>
      </w:r>
      <w:r w:rsidR="00C77ABF" w:rsidRPr="003A16E1">
        <w:t xml:space="preserve">.1 in no event shall the Council be liable </w:t>
      </w:r>
      <w:r w:rsidR="00D93C16">
        <w:t xml:space="preserve">to the Supplier </w:t>
      </w:r>
      <w:r w:rsidR="00C77ABF" w:rsidRPr="003A16E1">
        <w:t>for loss of profits, business, revenue, goodwill or anticipated savings; and/ or indirect or consequential loss or damage.</w:t>
      </w:r>
    </w:p>
    <w:p w14:paraId="3727B724" w14:textId="77777777" w:rsidR="001A5496" w:rsidRPr="003A16E1" w:rsidRDefault="001A5496" w:rsidP="00EF64D2">
      <w:pPr>
        <w:pStyle w:val="Terms"/>
        <w:numPr>
          <w:ilvl w:val="0"/>
          <w:numId w:val="0"/>
        </w:numPr>
        <w:ind w:left="720" w:hanging="720"/>
      </w:pPr>
    </w:p>
    <w:p w14:paraId="09A9BE6B" w14:textId="63CB4E19" w:rsidR="00C77ABF" w:rsidRDefault="004A28BD" w:rsidP="00EF64D2">
      <w:pPr>
        <w:pStyle w:val="Terms"/>
        <w:numPr>
          <w:ilvl w:val="0"/>
          <w:numId w:val="0"/>
        </w:numPr>
        <w:ind w:left="720" w:hanging="720"/>
      </w:pPr>
      <w:r>
        <w:t>9</w:t>
      </w:r>
      <w:r w:rsidR="007358B4">
        <w:t>.4</w:t>
      </w:r>
      <w:r w:rsidR="007358B4">
        <w:tab/>
      </w:r>
      <w:r w:rsidR="00C77ABF" w:rsidRPr="003A16E1">
        <w:t xml:space="preserve">The </w:t>
      </w:r>
      <w:r w:rsidR="0014181E">
        <w:t>Supplier</w:t>
      </w:r>
      <w:r w:rsidR="00C77ABF" w:rsidRPr="003A16E1">
        <w:t xml:space="preserve"> shall effect and maintain with a reputable insurance company a policy or policies of insurance providing an adequate level of cover in respect of all risks which may be incurred by the </w:t>
      </w:r>
      <w:r w:rsidR="0014181E">
        <w:t>Supplier</w:t>
      </w:r>
      <w:r w:rsidR="00C77ABF" w:rsidRPr="003A16E1">
        <w:t xml:space="preserve">, arising out of the </w:t>
      </w:r>
      <w:r w:rsidR="0014181E">
        <w:t>Supplier</w:t>
      </w:r>
      <w:r w:rsidR="00C77ABF" w:rsidRPr="003A16E1">
        <w:t xml:space="preserve">’s performance of the </w:t>
      </w:r>
      <w:r w:rsidR="00D93C16">
        <w:t>Works and Services under this Agreement</w:t>
      </w:r>
      <w:r w:rsidR="00C77ABF" w:rsidRPr="003A16E1">
        <w:t xml:space="preserve">, including death or personal injury, loss of or damage to property or any other loss.  Such policies shall include cover in respect of any financial loss arising from any advice given or omitted to be given by the </w:t>
      </w:r>
      <w:r w:rsidR="0014181E">
        <w:t>Supplier</w:t>
      </w:r>
      <w:r w:rsidR="00C77ABF" w:rsidRPr="003A16E1">
        <w:t>.</w:t>
      </w:r>
    </w:p>
    <w:p w14:paraId="4FFAB648" w14:textId="77777777" w:rsidR="00D93C16" w:rsidRPr="003A16E1" w:rsidRDefault="00D93C16" w:rsidP="00EF64D2">
      <w:pPr>
        <w:pStyle w:val="Terms"/>
        <w:numPr>
          <w:ilvl w:val="0"/>
          <w:numId w:val="0"/>
        </w:numPr>
        <w:ind w:left="720" w:hanging="720"/>
      </w:pPr>
    </w:p>
    <w:p w14:paraId="602FD6D3" w14:textId="115E8776" w:rsidR="00C77ABF" w:rsidRDefault="004A28BD" w:rsidP="00EF64D2">
      <w:pPr>
        <w:pStyle w:val="Terms"/>
        <w:numPr>
          <w:ilvl w:val="0"/>
          <w:numId w:val="0"/>
        </w:numPr>
        <w:ind w:left="720" w:hanging="720"/>
      </w:pPr>
      <w:r>
        <w:t>9</w:t>
      </w:r>
      <w:r w:rsidR="007358B4">
        <w:t>.5</w:t>
      </w:r>
      <w:r w:rsidR="007358B4">
        <w:tab/>
      </w:r>
      <w:r w:rsidR="00C77ABF" w:rsidRPr="003A16E1">
        <w:t xml:space="preserve">The </w:t>
      </w:r>
      <w:r w:rsidR="0014181E">
        <w:t>Supplier</w:t>
      </w:r>
      <w:r w:rsidR="00C77ABF" w:rsidRPr="003A16E1">
        <w:t xml:space="preserve"> shall hold employer’s liability insurance </w:t>
      </w:r>
      <w:r w:rsidR="00D3436F">
        <w:t xml:space="preserve">for the sum of £10million </w:t>
      </w:r>
      <w:r w:rsidR="00C77ABF" w:rsidRPr="003A16E1">
        <w:t>in respect of Staff in accordance with any legal requirem</w:t>
      </w:r>
      <w:r w:rsidR="00D3436F">
        <w:t>ent for the time being in force and public liability insurance for the sum of £</w:t>
      </w:r>
      <w:r w:rsidR="00A743D1">
        <w:t>10</w:t>
      </w:r>
      <w:r w:rsidR="00D3436F">
        <w:t>million.</w:t>
      </w:r>
    </w:p>
    <w:p w14:paraId="2651415C" w14:textId="77777777" w:rsidR="00DA4229" w:rsidRDefault="00DA4229" w:rsidP="00EF64D2">
      <w:pPr>
        <w:pStyle w:val="Terms"/>
        <w:numPr>
          <w:ilvl w:val="0"/>
          <w:numId w:val="0"/>
        </w:numPr>
        <w:ind w:left="720" w:hanging="720"/>
      </w:pPr>
    </w:p>
    <w:p w14:paraId="16451EB2" w14:textId="77777777" w:rsidR="001A5496" w:rsidRPr="003A16E1" w:rsidRDefault="001A5496" w:rsidP="00EF64D2">
      <w:pPr>
        <w:pStyle w:val="Terms"/>
        <w:numPr>
          <w:ilvl w:val="0"/>
          <w:numId w:val="0"/>
        </w:numPr>
        <w:ind w:left="720" w:hanging="720"/>
      </w:pPr>
    </w:p>
    <w:p w14:paraId="74B755F2" w14:textId="20A35756" w:rsidR="00C77ABF" w:rsidRDefault="004A28BD" w:rsidP="00EF64D2">
      <w:pPr>
        <w:pStyle w:val="Terms"/>
        <w:numPr>
          <w:ilvl w:val="0"/>
          <w:numId w:val="0"/>
        </w:numPr>
        <w:ind w:left="720" w:hanging="720"/>
      </w:pPr>
      <w:r>
        <w:t>9</w:t>
      </w:r>
      <w:r w:rsidR="007358B4">
        <w:t>.6</w:t>
      </w:r>
      <w:r w:rsidR="007358B4">
        <w:tab/>
      </w:r>
      <w:r w:rsidR="00C77ABF" w:rsidRPr="003A16E1">
        <w:t xml:space="preserve">The </w:t>
      </w:r>
      <w:r w:rsidR="0014181E">
        <w:t>Supplier</w:t>
      </w:r>
      <w:r w:rsidR="00C77ABF" w:rsidRPr="003A16E1">
        <w:t xml:space="preserve"> shall produce to the Council,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38692977" w14:textId="77777777" w:rsidR="001A5496" w:rsidRPr="003A16E1" w:rsidRDefault="001A5496" w:rsidP="00EF64D2">
      <w:pPr>
        <w:pStyle w:val="Terms"/>
        <w:numPr>
          <w:ilvl w:val="0"/>
          <w:numId w:val="0"/>
        </w:numPr>
        <w:ind w:left="720" w:hanging="720"/>
      </w:pPr>
    </w:p>
    <w:p w14:paraId="35687A25" w14:textId="6403858B" w:rsidR="00C77ABF" w:rsidRDefault="004A28BD" w:rsidP="00EF64D2">
      <w:pPr>
        <w:pStyle w:val="Terms"/>
        <w:numPr>
          <w:ilvl w:val="0"/>
          <w:numId w:val="0"/>
        </w:numPr>
        <w:ind w:left="720" w:hanging="720"/>
      </w:pPr>
      <w:r>
        <w:t>9</w:t>
      </w:r>
      <w:r w:rsidR="007358B4">
        <w:t>.7</w:t>
      </w:r>
      <w:r w:rsidR="007358B4">
        <w:tab/>
      </w:r>
      <w:r w:rsidR="00C77ABF" w:rsidRPr="003A16E1">
        <w:t xml:space="preserve">If, for whatever reason, the </w:t>
      </w:r>
      <w:r w:rsidR="0014181E">
        <w:t>Supplier</w:t>
      </w:r>
      <w:r w:rsidR="00C77ABF" w:rsidRPr="003A16E1">
        <w:t xml:space="preserve"> fails to give effect to and maintain the insurances required by this </w:t>
      </w:r>
      <w:r w:rsidR="00D93C16">
        <w:t xml:space="preserve">Agreement </w:t>
      </w:r>
      <w:r w:rsidR="00C77ABF" w:rsidRPr="003A16E1">
        <w:t xml:space="preserve">the </w:t>
      </w:r>
      <w:r w:rsidR="00501D0F">
        <w:t xml:space="preserve">Council </w:t>
      </w:r>
      <w:r w:rsidR="00C77ABF" w:rsidRPr="003A16E1">
        <w:t xml:space="preserve">may make alternative arrangements to protect its interests and may recover the costs of such arrangements from the </w:t>
      </w:r>
      <w:r w:rsidR="0014181E">
        <w:t>Supplier</w:t>
      </w:r>
      <w:r w:rsidR="00C77ABF" w:rsidRPr="003A16E1">
        <w:t>.</w:t>
      </w:r>
    </w:p>
    <w:p w14:paraId="0422B4F6" w14:textId="77777777" w:rsidR="001A5496" w:rsidRPr="003A16E1" w:rsidRDefault="001A5496" w:rsidP="00EF64D2">
      <w:pPr>
        <w:pStyle w:val="Terms"/>
        <w:numPr>
          <w:ilvl w:val="0"/>
          <w:numId w:val="0"/>
        </w:numPr>
        <w:ind w:left="720" w:hanging="720"/>
      </w:pPr>
    </w:p>
    <w:p w14:paraId="4284FAD6" w14:textId="53CA7922" w:rsidR="00C77ABF" w:rsidRDefault="004A28BD" w:rsidP="00CC14DD">
      <w:pPr>
        <w:pStyle w:val="Terms"/>
        <w:numPr>
          <w:ilvl w:val="0"/>
          <w:numId w:val="0"/>
        </w:numPr>
        <w:ind w:left="720" w:hanging="720"/>
      </w:pPr>
      <w:r>
        <w:t>9</w:t>
      </w:r>
      <w:r w:rsidR="007358B4">
        <w:t>.8</w:t>
      </w:r>
      <w:r w:rsidR="007358B4">
        <w:tab/>
      </w:r>
      <w:r w:rsidR="00C77ABF" w:rsidRPr="003A16E1">
        <w:t xml:space="preserve">The terms of any insurance or the amount of cover shall not relieve the </w:t>
      </w:r>
      <w:r w:rsidR="00440D4C">
        <w:t xml:space="preserve">    </w:t>
      </w:r>
      <w:r w:rsidR="0014181E">
        <w:t>Supplier</w:t>
      </w:r>
      <w:r w:rsidR="00C77ABF" w:rsidRPr="003A16E1">
        <w:t xml:space="preserve"> of any liabilities under th</w:t>
      </w:r>
      <w:r w:rsidR="0031707C">
        <w:t>is Agreement</w:t>
      </w:r>
      <w:r w:rsidR="00C77ABF" w:rsidRPr="003A16E1">
        <w:t xml:space="preserve">.  It shall be the responsibility of the </w:t>
      </w:r>
      <w:r w:rsidR="0014181E">
        <w:t>Supplier</w:t>
      </w:r>
      <w:r w:rsidR="00C77ABF" w:rsidRPr="003A16E1">
        <w:t xml:space="preserve"> to determine the amount of insurance cover that will be adequate to enable the </w:t>
      </w:r>
      <w:r w:rsidR="0014181E">
        <w:t>Supplier</w:t>
      </w:r>
      <w:r w:rsidR="00C77ABF" w:rsidRPr="003A16E1">
        <w:t xml:space="preserve"> to satisfy any liability referred to in clause </w:t>
      </w:r>
      <w:r w:rsidR="00224400">
        <w:t>7</w:t>
      </w:r>
      <w:r w:rsidR="00C77ABF" w:rsidRPr="003A16E1">
        <w:t xml:space="preserve">.2.  </w:t>
      </w:r>
    </w:p>
    <w:p w14:paraId="0297C9CC" w14:textId="77777777" w:rsidR="004D1C39" w:rsidRDefault="004D1C39" w:rsidP="004D1C39">
      <w:pPr>
        <w:pStyle w:val="Terms"/>
        <w:numPr>
          <w:ilvl w:val="0"/>
          <w:numId w:val="0"/>
        </w:numPr>
      </w:pPr>
    </w:p>
    <w:p w14:paraId="142559B9" w14:textId="7C4E41D1" w:rsidR="006B2671" w:rsidRDefault="004A28BD" w:rsidP="00607CF2">
      <w:pPr>
        <w:pStyle w:val="Terms"/>
        <w:numPr>
          <w:ilvl w:val="0"/>
          <w:numId w:val="0"/>
        </w:numPr>
        <w:rPr>
          <w:b/>
        </w:rPr>
      </w:pPr>
      <w:r>
        <w:rPr>
          <w:b/>
        </w:rPr>
        <w:t>10</w:t>
      </w:r>
      <w:r w:rsidR="00607CF2">
        <w:rPr>
          <w:b/>
        </w:rPr>
        <w:tab/>
      </w:r>
      <w:r w:rsidR="006B2671" w:rsidRPr="00666E03">
        <w:rPr>
          <w:b/>
        </w:rPr>
        <w:t xml:space="preserve">Warranties and Representations </w:t>
      </w:r>
    </w:p>
    <w:p w14:paraId="77EFD40A" w14:textId="02107C69" w:rsidR="006B2671" w:rsidRDefault="004A28BD" w:rsidP="00607CF2">
      <w:pPr>
        <w:pStyle w:val="Terms"/>
        <w:numPr>
          <w:ilvl w:val="0"/>
          <w:numId w:val="0"/>
        </w:numPr>
      </w:pPr>
      <w:r>
        <w:t>10</w:t>
      </w:r>
      <w:r w:rsidR="00607CF2">
        <w:t>.1</w:t>
      </w:r>
      <w:r w:rsidR="00607CF2">
        <w:tab/>
      </w:r>
      <w:r w:rsidR="006B2671" w:rsidRPr="003A16E1">
        <w:t xml:space="preserve">The </w:t>
      </w:r>
      <w:r w:rsidR="0014181E">
        <w:t>Supplier</w:t>
      </w:r>
      <w:r w:rsidR="006B2671" w:rsidRPr="003A16E1">
        <w:t xml:space="preserve"> warrants and represents that:</w:t>
      </w:r>
    </w:p>
    <w:p w14:paraId="46A67F90" w14:textId="67CB3245" w:rsidR="006B2671" w:rsidRDefault="004A28BD" w:rsidP="00607CF2">
      <w:pPr>
        <w:pStyle w:val="Terms"/>
        <w:numPr>
          <w:ilvl w:val="0"/>
          <w:numId w:val="0"/>
        </w:numPr>
        <w:ind w:left="1440" w:hanging="1440"/>
      </w:pPr>
      <w:r>
        <w:t>10</w:t>
      </w:r>
      <w:r w:rsidR="00607CF2">
        <w:t>.1.1</w:t>
      </w:r>
      <w:r w:rsidR="00607CF2">
        <w:tab/>
      </w:r>
      <w:r w:rsidR="006B2671" w:rsidRPr="003A16E1">
        <w:t xml:space="preserve">the </w:t>
      </w:r>
      <w:r w:rsidR="0014181E">
        <w:t>Supplier</w:t>
      </w:r>
      <w:r w:rsidR="006B2671" w:rsidRPr="003A16E1">
        <w:t xml:space="preserve"> has the full capacity and authority and all necessary consents (including, but not limited to, where its procedures so require, the consent of its parent company) to </w:t>
      </w:r>
      <w:proofErr w:type="gramStart"/>
      <w:r w:rsidR="006B2671" w:rsidRPr="003A16E1">
        <w:t>enter into</w:t>
      </w:r>
      <w:proofErr w:type="gramEnd"/>
      <w:r w:rsidR="006B2671" w:rsidRPr="003A16E1">
        <w:t xml:space="preserve"> and perform th</w:t>
      </w:r>
      <w:r w:rsidR="00CA253A">
        <w:t>e Works and Services required under this Agreement</w:t>
      </w:r>
      <w:r w:rsidR="006B2671" w:rsidRPr="003A16E1">
        <w:t xml:space="preserve"> and that this</w:t>
      </w:r>
      <w:r w:rsidR="00CA253A">
        <w:t xml:space="preserve"> Agreement</w:t>
      </w:r>
      <w:r w:rsidR="006B2671" w:rsidRPr="003A16E1">
        <w:t xml:space="preserve"> is executed by a duly authorised representative of the </w:t>
      </w:r>
      <w:proofErr w:type="gramStart"/>
      <w:r w:rsidR="0014181E">
        <w:t>Supplier</w:t>
      </w:r>
      <w:r w:rsidR="006B2671" w:rsidRPr="003A16E1">
        <w:t>;</w:t>
      </w:r>
      <w:proofErr w:type="gramEnd"/>
    </w:p>
    <w:p w14:paraId="7C78A1EF" w14:textId="77777777" w:rsidR="001A5496" w:rsidRPr="003A16E1" w:rsidRDefault="001A5496" w:rsidP="00607CF2">
      <w:pPr>
        <w:pStyle w:val="Terms"/>
        <w:numPr>
          <w:ilvl w:val="0"/>
          <w:numId w:val="0"/>
        </w:numPr>
        <w:ind w:left="1440" w:hanging="1440"/>
      </w:pPr>
    </w:p>
    <w:p w14:paraId="3AE939DF" w14:textId="0E54D2E1" w:rsidR="006B2671" w:rsidRDefault="004A28BD" w:rsidP="00607CF2">
      <w:pPr>
        <w:pStyle w:val="Terms"/>
        <w:numPr>
          <w:ilvl w:val="0"/>
          <w:numId w:val="0"/>
        </w:numPr>
        <w:ind w:left="1440" w:hanging="1440"/>
      </w:pPr>
      <w:r>
        <w:t>10</w:t>
      </w:r>
      <w:r w:rsidR="00607CF2">
        <w:t>.1.2</w:t>
      </w:r>
      <w:r w:rsidR="00607CF2">
        <w:tab/>
      </w:r>
      <w:r w:rsidR="006B2671" w:rsidRPr="003A16E1">
        <w:t xml:space="preserve">the </w:t>
      </w:r>
      <w:r w:rsidR="0014181E">
        <w:t>Supplier</w:t>
      </w:r>
      <w:r w:rsidR="006B2671" w:rsidRPr="003A16E1">
        <w:t xml:space="preserve"> shall discharge its obligations unde</w:t>
      </w:r>
      <w:r w:rsidR="00AD1408">
        <w:t>r</w:t>
      </w:r>
      <w:r w:rsidR="006B2671" w:rsidRPr="003A16E1">
        <w:t xml:space="preserve"> </w:t>
      </w:r>
      <w:r w:rsidR="00AD1408">
        <w:t xml:space="preserve">this Agreement </w:t>
      </w:r>
      <w:r w:rsidR="006B2671" w:rsidRPr="003A16E1">
        <w:t>with all due skill, care and diligence including but not limited to good industry practice and (without limiting the generality of this</w:t>
      </w:r>
      <w:r w:rsidR="00AD1408">
        <w:t xml:space="preserve"> provision</w:t>
      </w:r>
      <w:r w:rsidR="006B2671" w:rsidRPr="003A16E1">
        <w:t xml:space="preserve">) in accordance with its own established internal </w:t>
      </w:r>
      <w:proofErr w:type="gramStart"/>
      <w:r w:rsidR="006B2671" w:rsidRPr="003A16E1">
        <w:t>procedures;</w:t>
      </w:r>
      <w:proofErr w:type="gramEnd"/>
    </w:p>
    <w:p w14:paraId="205DF728" w14:textId="77777777" w:rsidR="001A5496" w:rsidRPr="003A16E1" w:rsidRDefault="001A5496" w:rsidP="00607CF2">
      <w:pPr>
        <w:pStyle w:val="Terms"/>
        <w:numPr>
          <w:ilvl w:val="0"/>
          <w:numId w:val="0"/>
        </w:numPr>
        <w:ind w:left="1440" w:hanging="1440"/>
      </w:pPr>
    </w:p>
    <w:p w14:paraId="4FDF7686" w14:textId="12F96586" w:rsidR="006B2671" w:rsidRDefault="004A28BD" w:rsidP="00607CF2">
      <w:pPr>
        <w:pStyle w:val="Terms"/>
        <w:numPr>
          <w:ilvl w:val="0"/>
          <w:numId w:val="0"/>
        </w:numPr>
        <w:ind w:left="1440" w:hanging="1440"/>
      </w:pPr>
      <w:r>
        <w:t>10</w:t>
      </w:r>
      <w:r w:rsidR="00607CF2">
        <w:t>.1.3</w:t>
      </w:r>
      <w:r w:rsidR="00607CF2">
        <w:tab/>
      </w:r>
      <w:r w:rsidR="006B2671" w:rsidRPr="003A16E1">
        <w:t xml:space="preserve">all obligations of the </w:t>
      </w:r>
      <w:r w:rsidR="0014181E">
        <w:t>Supplier</w:t>
      </w:r>
      <w:r w:rsidR="006B2671" w:rsidRPr="003A16E1">
        <w:t xml:space="preserve"> pursuant to th</w:t>
      </w:r>
      <w:r w:rsidR="00AD1408">
        <w:t>is Agreement</w:t>
      </w:r>
      <w:r w:rsidR="006B2671" w:rsidRPr="003A16E1">
        <w:t xml:space="preserve"> shall be performed and rendered by appropriately experienced, qualified and trained Staff with all due skill, care and </w:t>
      </w:r>
      <w:proofErr w:type="gramStart"/>
      <w:r w:rsidR="006B2671" w:rsidRPr="003A16E1">
        <w:t>diligence;</w:t>
      </w:r>
      <w:proofErr w:type="gramEnd"/>
    </w:p>
    <w:p w14:paraId="4AD2C6F9" w14:textId="77777777" w:rsidR="001A5496" w:rsidRPr="003A16E1" w:rsidRDefault="001A5496" w:rsidP="00607CF2">
      <w:pPr>
        <w:pStyle w:val="Terms"/>
        <w:numPr>
          <w:ilvl w:val="0"/>
          <w:numId w:val="0"/>
        </w:numPr>
        <w:ind w:left="1440" w:hanging="1440"/>
      </w:pPr>
    </w:p>
    <w:p w14:paraId="13282590" w14:textId="0C2B274A" w:rsidR="006B2671" w:rsidRDefault="004A28BD" w:rsidP="00607CF2">
      <w:pPr>
        <w:pStyle w:val="Terms"/>
        <w:numPr>
          <w:ilvl w:val="0"/>
          <w:numId w:val="0"/>
        </w:numPr>
        <w:ind w:left="1440" w:hanging="1440"/>
      </w:pPr>
      <w:r>
        <w:t>10</w:t>
      </w:r>
      <w:r w:rsidR="00607CF2">
        <w:t>.1.4</w:t>
      </w:r>
      <w:r w:rsidR="00607CF2">
        <w:tab/>
      </w:r>
      <w:r w:rsidR="006B2671" w:rsidRPr="003A16E1">
        <w:t xml:space="preserve">the </w:t>
      </w:r>
      <w:r w:rsidR="0014181E">
        <w:t>Supplier</w:t>
      </w:r>
      <w:r w:rsidR="006B2671" w:rsidRPr="003A16E1">
        <w:t xml:space="preserve">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this</w:t>
      </w:r>
      <w:r w:rsidR="00995673">
        <w:t xml:space="preserve"> Agreement</w:t>
      </w:r>
      <w:r w:rsidR="006B2671" w:rsidRPr="003A16E1">
        <w:t>.</w:t>
      </w:r>
    </w:p>
    <w:p w14:paraId="0635B665" w14:textId="77777777" w:rsidR="004D1C39" w:rsidRPr="003A16E1" w:rsidRDefault="004D1C39" w:rsidP="004D1C39">
      <w:pPr>
        <w:pStyle w:val="Terms"/>
        <w:numPr>
          <w:ilvl w:val="0"/>
          <w:numId w:val="0"/>
        </w:numPr>
      </w:pPr>
    </w:p>
    <w:p w14:paraId="55A2F331" w14:textId="696EF322" w:rsidR="006B2671" w:rsidRPr="00666E03" w:rsidRDefault="004A28BD" w:rsidP="00607CF2">
      <w:pPr>
        <w:pStyle w:val="Terms"/>
        <w:numPr>
          <w:ilvl w:val="0"/>
          <w:numId w:val="0"/>
        </w:numPr>
        <w:rPr>
          <w:b/>
        </w:rPr>
      </w:pPr>
      <w:r>
        <w:rPr>
          <w:b/>
        </w:rPr>
        <w:t>11</w:t>
      </w:r>
      <w:r w:rsidR="00607CF2">
        <w:rPr>
          <w:b/>
        </w:rPr>
        <w:tab/>
      </w:r>
      <w:r w:rsidR="006B2671" w:rsidRPr="00666E03">
        <w:rPr>
          <w:b/>
        </w:rPr>
        <w:t>Force majeure</w:t>
      </w:r>
    </w:p>
    <w:p w14:paraId="675888F9" w14:textId="77777777" w:rsidR="006B2671" w:rsidRDefault="006B2671" w:rsidP="004D1C39">
      <w:pPr>
        <w:pStyle w:val="BodyTextIndent"/>
      </w:pPr>
      <w:r w:rsidRPr="003A16E1">
        <w:t>Neither party shall have any liability under or be deemed to be in breach of this Agreement for any delays or failures in performance of this Agreement which result from circumstances beyond the reasonable control of that party. If such circumstances continue for a continuous period of more than 6 months, either party may terminate this Agreement by written notice to the other party.</w:t>
      </w:r>
    </w:p>
    <w:p w14:paraId="4A8BA10E" w14:textId="77777777" w:rsidR="004D1C39" w:rsidRPr="003A16E1" w:rsidRDefault="004D1C39" w:rsidP="004D1C39">
      <w:pPr>
        <w:pStyle w:val="BodyTextIndent"/>
      </w:pPr>
    </w:p>
    <w:p w14:paraId="69AE85CD" w14:textId="1C95359C" w:rsidR="006B2671" w:rsidRDefault="00224400" w:rsidP="00607CF2">
      <w:pPr>
        <w:pStyle w:val="Terms"/>
        <w:numPr>
          <w:ilvl w:val="0"/>
          <w:numId w:val="0"/>
        </w:numPr>
        <w:rPr>
          <w:b/>
        </w:rPr>
      </w:pPr>
      <w:r>
        <w:rPr>
          <w:b/>
        </w:rPr>
        <w:t>1</w:t>
      </w:r>
      <w:r w:rsidR="004A28BD">
        <w:rPr>
          <w:b/>
        </w:rPr>
        <w:t>2</w:t>
      </w:r>
      <w:r w:rsidR="00607CF2">
        <w:rPr>
          <w:b/>
        </w:rPr>
        <w:tab/>
      </w:r>
      <w:r w:rsidR="006B2671" w:rsidRPr="00666E03">
        <w:rPr>
          <w:b/>
        </w:rPr>
        <w:t>Termination</w:t>
      </w:r>
    </w:p>
    <w:p w14:paraId="67500301" w14:textId="76ACA1A1" w:rsidR="006B2671" w:rsidRPr="00666E03" w:rsidRDefault="00224400" w:rsidP="00607CF2">
      <w:pPr>
        <w:pStyle w:val="Terms"/>
        <w:numPr>
          <w:ilvl w:val="0"/>
          <w:numId w:val="0"/>
        </w:numPr>
        <w:ind w:left="737" w:hanging="737"/>
        <w:rPr>
          <w:b/>
        </w:rPr>
      </w:pPr>
      <w:r>
        <w:t>1</w:t>
      </w:r>
      <w:r w:rsidR="004A28BD">
        <w:t>3</w:t>
      </w:r>
      <w:r w:rsidR="00607CF2" w:rsidRPr="00607CF2">
        <w:t>.1</w:t>
      </w:r>
      <w:r w:rsidR="00607CF2">
        <w:rPr>
          <w:b/>
        </w:rPr>
        <w:tab/>
      </w:r>
      <w:r w:rsidR="006B2671" w:rsidRPr="00666E03">
        <w:rPr>
          <w:b/>
        </w:rPr>
        <w:t>Applicability of Agreement upon termination</w:t>
      </w:r>
    </w:p>
    <w:p w14:paraId="03902F09" w14:textId="77777777" w:rsidR="006B2671" w:rsidRDefault="006B2671" w:rsidP="004D1C39">
      <w:pPr>
        <w:pStyle w:val="BodyTextIndent"/>
      </w:pPr>
      <w:r w:rsidRPr="003A16E1">
        <w:t xml:space="preserve">This Agreement shall continue to apply to any </w:t>
      </w:r>
      <w:r w:rsidR="00AD1408">
        <w:t>Works Instruction/</w:t>
      </w:r>
      <w:r w:rsidRPr="003A16E1">
        <w:t>Purchase Order placed before termination of the Agreement which is due to be delivered.</w:t>
      </w:r>
    </w:p>
    <w:p w14:paraId="4D690E70" w14:textId="77777777" w:rsidR="004D1C39" w:rsidRPr="003A16E1" w:rsidRDefault="004D1C39" w:rsidP="004D1C39">
      <w:pPr>
        <w:ind w:left="720"/>
        <w:rPr>
          <w:rFonts w:ascii="Arial" w:hAnsi="Arial" w:cs="Arial"/>
          <w:sz w:val="24"/>
          <w:szCs w:val="24"/>
        </w:rPr>
      </w:pPr>
    </w:p>
    <w:p w14:paraId="525BB1EF" w14:textId="37A379E1" w:rsidR="006B2671" w:rsidRPr="00666E03" w:rsidRDefault="00224400" w:rsidP="00607CF2">
      <w:pPr>
        <w:pStyle w:val="Terms"/>
        <w:numPr>
          <w:ilvl w:val="0"/>
          <w:numId w:val="0"/>
        </w:numPr>
        <w:rPr>
          <w:b/>
        </w:rPr>
      </w:pPr>
      <w:r>
        <w:t>1</w:t>
      </w:r>
      <w:r w:rsidR="004A28BD">
        <w:t>3</w:t>
      </w:r>
      <w:r w:rsidR="00607CF2" w:rsidRPr="00607CF2">
        <w:t>.2</w:t>
      </w:r>
      <w:r w:rsidR="00607CF2">
        <w:rPr>
          <w:b/>
        </w:rPr>
        <w:tab/>
      </w:r>
      <w:r w:rsidR="006B2671" w:rsidRPr="00666E03">
        <w:rPr>
          <w:b/>
        </w:rPr>
        <w:t>Notice</w:t>
      </w:r>
    </w:p>
    <w:p w14:paraId="22C5F019" w14:textId="77777777" w:rsidR="006B2671" w:rsidRDefault="006B2671" w:rsidP="004D1C39">
      <w:pPr>
        <w:pStyle w:val="BodyTextIndent"/>
      </w:pPr>
      <w:r w:rsidRPr="003A16E1">
        <w:t>Either party may terminate this Agreement by giving the other party 90 days' prior notice of such termination.</w:t>
      </w:r>
    </w:p>
    <w:p w14:paraId="1E98B37E" w14:textId="77777777" w:rsidR="004D1C39" w:rsidRPr="003A16E1" w:rsidRDefault="004D1C39" w:rsidP="004D1C39">
      <w:pPr>
        <w:ind w:left="720"/>
        <w:rPr>
          <w:rFonts w:ascii="Arial" w:hAnsi="Arial" w:cs="Arial"/>
          <w:sz w:val="24"/>
          <w:szCs w:val="24"/>
        </w:rPr>
      </w:pPr>
    </w:p>
    <w:p w14:paraId="632ABC64" w14:textId="0A14DB05" w:rsidR="006B2671" w:rsidRPr="00666E03" w:rsidRDefault="00224400" w:rsidP="00607CF2">
      <w:pPr>
        <w:pStyle w:val="Terms"/>
        <w:numPr>
          <w:ilvl w:val="0"/>
          <w:numId w:val="0"/>
        </w:numPr>
        <w:rPr>
          <w:b/>
        </w:rPr>
      </w:pPr>
      <w:r>
        <w:t>1</w:t>
      </w:r>
      <w:r w:rsidR="004A28BD">
        <w:t>3</w:t>
      </w:r>
      <w:r w:rsidR="00607CF2" w:rsidRPr="00607CF2">
        <w:t>.3</w:t>
      </w:r>
      <w:r w:rsidR="00607CF2">
        <w:rPr>
          <w:b/>
        </w:rPr>
        <w:tab/>
      </w:r>
      <w:r w:rsidR="006B2671" w:rsidRPr="00666E03">
        <w:rPr>
          <w:b/>
        </w:rPr>
        <w:t xml:space="preserve">Termination of </w:t>
      </w:r>
      <w:r w:rsidR="00AD1408" w:rsidRPr="003A2CA3">
        <w:rPr>
          <w:b/>
        </w:rPr>
        <w:t>Works Instruction/Purchase Order</w:t>
      </w:r>
    </w:p>
    <w:p w14:paraId="798A3D70" w14:textId="77777777" w:rsidR="006B2671" w:rsidRDefault="006B2671" w:rsidP="004D1C39">
      <w:pPr>
        <w:pStyle w:val="BodyTextIndent"/>
      </w:pPr>
      <w:r w:rsidRPr="003A16E1">
        <w:t xml:space="preserve">Any </w:t>
      </w:r>
      <w:r w:rsidR="00AD1408">
        <w:t>Works Instruction/</w:t>
      </w:r>
      <w:r w:rsidR="00AD1408" w:rsidRPr="003A16E1">
        <w:t xml:space="preserve">Purchase Order </w:t>
      </w:r>
      <w:r w:rsidRPr="003A16E1">
        <w:t xml:space="preserve">may be terminated by the Council at any time by giving reasonable advance written notice to the </w:t>
      </w:r>
      <w:r w:rsidR="0014181E">
        <w:t>Supplier</w:t>
      </w:r>
      <w:r w:rsidRPr="003A16E1">
        <w:t xml:space="preserve">. </w:t>
      </w:r>
    </w:p>
    <w:p w14:paraId="4763EE38" w14:textId="77777777" w:rsidR="004D1C39" w:rsidRPr="003A16E1" w:rsidRDefault="004D1C39" w:rsidP="004D1C39">
      <w:pPr>
        <w:ind w:left="720"/>
        <w:rPr>
          <w:rFonts w:ascii="Arial" w:hAnsi="Arial" w:cs="Arial"/>
          <w:sz w:val="24"/>
          <w:szCs w:val="24"/>
        </w:rPr>
      </w:pPr>
    </w:p>
    <w:p w14:paraId="5FB6AFFC" w14:textId="24A59734" w:rsidR="006B2671" w:rsidRPr="00666E03" w:rsidRDefault="00224400" w:rsidP="000E027C">
      <w:pPr>
        <w:pStyle w:val="Terms"/>
        <w:numPr>
          <w:ilvl w:val="0"/>
          <w:numId w:val="0"/>
        </w:numPr>
        <w:rPr>
          <w:b/>
        </w:rPr>
      </w:pPr>
      <w:r>
        <w:t>1</w:t>
      </w:r>
      <w:r w:rsidR="004A28BD">
        <w:t>3</w:t>
      </w:r>
      <w:r w:rsidR="000E027C" w:rsidRPr="000E027C">
        <w:t>.4</w:t>
      </w:r>
      <w:r w:rsidR="000E027C">
        <w:rPr>
          <w:b/>
        </w:rPr>
        <w:tab/>
      </w:r>
      <w:r w:rsidR="006B2671" w:rsidRPr="00666E03">
        <w:rPr>
          <w:b/>
        </w:rPr>
        <w:t>Termination for breach and on insolvency</w:t>
      </w:r>
    </w:p>
    <w:p w14:paraId="7E8A47FC" w14:textId="77777777" w:rsidR="006B2671" w:rsidRDefault="006B2671" w:rsidP="004D1C39">
      <w:pPr>
        <w:pStyle w:val="BodyTextIndent"/>
      </w:pPr>
      <w:r w:rsidRPr="003A16E1">
        <w:lastRenderedPageBreak/>
        <w:t xml:space="preserve">This Agreement may be terminated by the Council by notice in writing to the </w:t>
      </w:r>
      <w:r w:rsidR="0014181E">
        <w:t>Supplier</w:t>
      </w:r>
      <w:r w:rsidRPr="003A16E1">
        <w:t xml:space="preserve"> such notice to take effect as specified in the notice if the </w:t>
      </w:r>
      <w:r w:rsidR="0014181E">
        <w:t>Supplier</w:t>
      </w:r>
      <w:r>
        <w:t>:</w:t>
      </w:r>
    </w:p>
    <w:p w14:paraId="19F88EE7" w14:textId="77777777" w:rsidR="004D1C39" w:rsidRPr="003A16E1" w:rsidRDefault="004D1C39" w:rsidP="004D1C39">
      <w:pPr>
        <w:ind w:left="720"/>
        <w:rPr>
          <w:rFonts w:ascii="Arial" w:hAnsi="Arial" w:cs="Arial"/>
          <w:sz w:val="24"/>
          <w:szCs w:val="24"/>
        </w:rPr>
      </w:pPr>
    </w:p>
    <w:p w14:paraId="6F8EED3C" w14:textId="2D4ECAD8" w:rsidR="006B2671" w:rsidRPr="003A16E1" w:rsidRDefault="00224400" w:rsidP="000E027C">
      <w:pPr>
        <w:pStyle w:val="Terms"/>
        <w:numPr>
          <w:ilvl w:val="0"/>
          <w:numId w:val="0"/>
        </w:numPr>
        <w:ind w:left="1440" w:hanging="1440"/>
      </w:pPr>
      <w:r>
        <w:t>1</w:t>
      </w:r>
      <w:r w:rsidR="004A28BD">
        <w:t>3</w:t>
      </w:r>
      <w:r w:rsidR="000E027C">
        <w:t>.4.1</w:t>
      </w:r>
      <w:r w:rsidR="000E027C">
        <w:tab/>
      </w:r>
      <w:r w:rsidR="006B2671" w:rsidRPr="003A16E1">
        <w:t xml:space="preserve">becomes bankrupt or makes a composition or arrangement with its creditors or has a proposal in respect of its company for the voluntary arrangements for a composition of debts or scheme or arrangement approved in accordance with the Insolvency Act </w:t>
      </w:r>
      <w:proofErr w:type="gramStart"/>
      <w:r w:rsidR="006B2671" w:rsidRPr="003A16E1">
        <w:t>1986;</w:t>
      </w:r>
      <w:proofErr w:type="gramEnd"/>
    </w:p>
    <w:p w14:paraId="59301546" w14:textId="252AD67E" w:rsidR="006B2671" w:rsidRPr="003A16E1" w:rsidRDefault="00224400" w:rsidP="000E027C">
      <w:pPr>
        <w:pStyle w:val="Terms"/>
        <w:numPr>
          <w:ilvl w:val="0"/>
          <w:numId w:val="0"/>
        </w:numPr>
        <w:ind w:left="1440" w:hanging="1440"/>
      </w:pPr>
      <w:r>
        <w:t>1</w:t>
      </w:r>
      <w:r w:rsidR="004A28BD">
        <w:t>3</w:t>
      </w:r>
      <w:r w:rsidR="000E027C">
        <w:t>.4.2</w:t>
      </w:r>
      <w:r w:rsidR="000E027C">
        <w:tab/>
      </w:r>
      <w:r w:rsidR="006B2671" w:rsidRPr="003A16E1">
        <w:t xml:space="preserve">has an application made under the Insolvency Act 1986 to the Court for the appointment of an administrative receiver or the making of an administrative </w:t>
      </w:r>
      <w:proofErr w:type="gramStart"/>
      <w:r w:rsidR="006B2671" w:rsidRPr="003A16E1">
        <w:t>order;</w:t>
      </w:r>
      <w:proofErr w:type="gramEnd"/>
    </w:p>
    <w:p w14:paraId="24AD0FA6" w14:textId="62077FAC" w:rsidR="006B2671" w:rsidRPr="003A16E1" w:rsidRDefault="00224400" w:rsidP="000E027C">
      <w:pPr>
        <w:pStyle w:val="Terms"/>
        <w:numPr>
          <w:ilvl w:val="0"/>
          <w:numId w:val="0"/>
        </w:numPr>
        <w:ind w:left="1440" w:hanging="1440"/>
      </w:pPr>
      <w:r>
        <w:t>1</w:t>
      </w:r>
      <w:r w:rsidR="004A28BD">
        <w:t>3</w:t>
      </w:r>
      <w:r w:rsidR="000E027C">
        <w:t>.4.3</w:t>
      </w:r>
      <w:r w:rsidR="000E027C">
        <w:tab/>
      </w:r>
      <w:r w:rsidR="006B2671" w:rsidRPr="003A16E1">
        <w:t xml:space="preserve">has a winding-up order made or (except for the purposes of amalgamation or reconstruction) a resolution for voluntary winding-up </w:t>
      </w:r>
      <w:proofErr w:type="gramStart"/>
      <w:r w:rsidR="006B2671" w:rsidRPr="003A16E1">
        <w:t>passed;</w:t>
      </w:r>
      <w:proofErr w:type="gramEnd"/>
    </w:p>
    <w:p w14:paraId="1E3E1864" w14:textId="76E0094D" w:rsidR="006B2671" w:rsidRPr="003A16E1" w:rsidRDefault="00224400" w:rsidP="000E027C">
      <w:pPr>
        <w:pStyle w:val="Terms"/>
        <w:numPr>
          <w:ilvl w:val="0"/>
          <w:numId w:val="0"/>
        </w:numPr>
        <w:ind w:left="1440" w:hanging="1440"/>
      </w:pPr>
      <w:r>
        <w:t>1</w:t>
      </w:r>
      <w:r w:rsidR="004A28BD">
        <w:t>3</w:t>
      </w:r>
      <w:r w:rsidR="000E027C">
        <w:t>.4.4</w:t>
      </w:r>
      <w:r w:rsidR="000E027C">
        <w:tab/>
      </w:r>
      <w:r w:rsidR="006B2671" w:rsidRPr="003A16E1">
        <w:t xml:space="preserve">has a provisional liquidator receiver or manager of its business or undertaking duly </w:t>
      </w:r>
      <w:proofErr w:type="gramStart"/>
      <w:r w:rsidR="006B2671" w:rsidRPr="003A16E1">
        <w:t>appointed;</w:t>
      </w:r>
      <w:proofErr w:type="gramEnd"/>
    </w:p>
    <w:p w14:paraId="4F3A79F0" w14:textId="6C668381" w:rsidR="006B2671" w:rsidRPr="003A16E1" w:rsidRDefault="00224400" w:rsidP="000E027C">
      <w:pPr>
        <w:pStyle w:val="Terms"/>
        <w:numPr>
          <w:ilvl w:val="0"/>
          <w:numId w:val="0"/>
        </w:numPr>
        <w:ind w:left="1440" w:hanging="1440"/>
      </w:pPr>
      <w:r>
        <w:t>1</w:t>
      </w:r>
      <w:r w:rsidR="004A28BD">
        <w:t>3</w:t>
      </w:r>
      <w:r w:rsidR="000E027C">
        <w:t>.4.5</w:t>
      </w:r>
      <w:r w:rsidR="000E027C">
        <w:tab/>
      </w:r>
      <w:r w:rsidR="006B2671" w:rsidRPr="003A16E1">
        <w:t xml:space="preserve">has an administrative receiver as defined in the Insolvency Act 1986 </w:t>
      </w:r>
      <w:proofErr w:type="gramStart"/>
      <w:r w:rsidR="006B2671" w:rsidRPr="003A16E1">
        <w:t>appointed;</w:t>
      </w:r>
      <w:proofErr w:type="gramEnd"/>
    </w:p>
    <w:p w14:paraId="1164BC37" w14:textId="2B78B1B8" w:rsidR="006B2671" w:rsidRPr="003A16E1" w:rsidRDefault="00224400" w:rsidP="000E027C">
      <w:pPr>
        <w:pStyle w:val="Terms"/>
        <w:numPr>
          <w:ilvl w:val="0"/>
          <w:numId w:val="0"/>
        </w:numPr>
        <w:ind w:left="1440" w:hanging="1440"/>
      </w:pPr>
      <w:r>
        <w:t>1</w:t>
      </w:r>
      <w:r w:rsidR="004A28BD">
        <w:t>3</w:t>
      </w:r>
      <w:r w:rsidR="000E027C">
        <w:t>.4.6</w:t>
      </w:r>
      <w:r w:rsidR="000E027C">
        <w:tab/>
      </w:r>
      <w:r w:rsidR="006B2671" w:rsidRPr="003A16E1">
        <w:t xml:space="preserve">has possession taken by or on behalf of the holders of any debentures secured by a floating charge of any property comprised in or subject to the floating </w:t>
      </w:r>
      <w:proofErr w:type="gramStart"/>
      <w:r w:rsidR="006B2671" w:rsidRPr="003A16E1">
        <w:t>charge;</w:t>
      </w:r>
      <w:proofErr w:type="gramEnd"/>
    </w:p>
    <w:p w14:paraId="60953D28" w14:textId="44BE5B34" w:rsidR="006B2671" w:rsidRDefault="00224400" w:rsidP="000E027C">
      <w:pPr>
        <w:pStyle w:val="Terms"/>
        <w:numPr>
          <w:ilvl w:val="0"/>
          <w:numId w:val="0"/>
        </w:numPr>
        <w:ind w:left="1440" w:hanging="1440"/>
      </w:pPr>
      <w:r>
        <w:t>1</w:t>
      </w:r>
      <w:r w:rsidR="004A28BD">
        <w:t>3</w:t>
      </w:r>
      <w:r w:rsidR="000E027C">
        <w:t>.4.7</w:t>
      </w:r>
      <w:r w:rsidR="000E027C">
        <w:tab/>
      </w:r>
      <w:r w:rsidR="006B2671" w:rsidRPr="003A16E1">
        <w:t>is in circumstances which entitle the court or a creditor to appoint or have appointed a receiver a manager or administrative receiver or which entitle the court to make a winding-up order.</w:t>
      </w:r>
    </w:p>
    <w:p w14:paraId="585803B1" w14:textId="77777777" w:rsidR="004D1C39" w:rsidRPr="003A16E1" w:rsidRDefault="004D1C39" w:rsidP="004D1C39">
      <w:pPr>
        <w:pStyle w:val="Terms"/>
        <w:numPr>
          <w:ilvl w:val="0"/>
          <w:numId w:val="0"/>
        </w:numPr>
      </w:pPr>
    </w:p>
    <w:p w14:paraId="4392872D" w14:textId="687CCBED" w:rsidR="00C77ABF" w:rsidRDefault="00224400" w:rsidP="000E027C">
      <w:pPr>
        <w:pStyle w:val="Terms"/>
        <w:numPr>
          <w:ilvl w:val="0"/>
          <w:numId w:val="0"/>
        </w:numPr>
        <w:ind w:left="720" w:hanging="720"/>
      </w:pPr>
      <w:r>
        <w:t>1</w:t>
      </w:r>
      <w:r w:rsidR="004A28BD">
        <w:t>3</w:t>
      </w:r>
      <w:r w:rsidR="000E027C">
        <w:t>.5</w:t>
      </w:r>
      <w:r w:rsidR="000E027C">
        <w:tab/>
      </w:r>
      <w:r w:rsidR="006B2671" w:rsidRPr="003A16E1">
        <w:t>Either party may terminate this Agreement if the other party commits a substantial or material breach of this Agreement and if such breach is capable of remedy within 14 days, fails to remedy the same within 14 days of service of written notice requiring remedy served on the other party such termination to take effect as specified in the notice</w:t>
      </w:r>
      <w:r w:rsidR="004D1C39">
        <w:t>.</w:t>
      </w:r>
    </w:p>
    <w:p w14:paraId="67589612" w14:textId="77777777" w:rsidR="004D1C39" w:rsidRDefault="004D1C39" w:rsidP="004D1C39">
      <w:pPr>
        <w:pStyle w:val="Terms"/>
        <w:numPr>
          <w:ilvl w:val="0"/>
          <w:numId w:val="0"/>
        </w:numPr>
      </w:pPr>
    </w:p>
    <w:p w14:paraId="4C8230BE" w14:textId="10EDC1C4" w:rsidR="007358B4" w:rsidRDefault="009D4EC5" w:rsidP="009D4EC5">
      <w:pPr>
        <w:pStyle w:val="Terms"/>
        <w:numPr>
          <w:ilvl w:val="0"/>
          <w:numId w:val="0"/>
        </w:numPr>
        <w:rPr>
          <w:b/>
        </w:rPr>
      </w:pPr>
      <w:r>
        <w:rPr>
          <w:b/>
        </w:rPr>
        <w:t>1</w:t>
      </w:r>
      <w:r w:rsidR="004A28BD">
        <w:rPr>
          <w:b/>
        </w:rPr>
        <w:t>4</w:t>
      </w:r>
      <w:r>
        <w:rPr>
          <w:b/>
        </w:rPr>
        <w:tab/>
      </w:r>
      <w:r w:rsidR="006B2671" w:rsidRPr="00666E03">
        <w:rPr>
          <w:b/>
        </w:rPr>
        <w:t>Accrued rights etc.</w:t>
      </w:r>
    </w:p>
    <w:p w14:paraId="3994BAB2" w14:textId="77777777" w:rsidR="006B2671" w:rsidRPr="007358B4" w:rsidRDefault="00D3436F" w:rsidP="00440D4C">
      <w:pPr>
        <w:pStyle w:val="Terms"/>
        <w:numPr>
          <w:ilvl w:val="0"/>
          <w:numId w:val="0"/>
        </w:numPr>
        <w:ind w:left="720"/>
        <w:rPr>
          <w:b/>
        </w:rPr>
      </w:pPr>
      <w:r>
        <w:t xml:space="preserve">Termination of </w:t>
      </w:r>
      <w:r w:rsidR="00AD1408">
        <w:t>this Agreement and/or any Works Instruction/</w:t>
      </w:r>
      <w:r w:rsidR="00AD1408" w:rsidRPr="003A16E1">
        <w:t xml:space="preserve">Purchase Order </w:t>
      </w:r>
      <w:r w:rsidR="00AD1408">
        <w:t xml:space="preserve">under it </w:t>
      </w:r>
      <w:r w:rsidR="006B2671" w:rsidRPr="003A16E1">
        <w:t>or part thereof shall not affect any accrued rights or liabilities of either party nor shall it affect the coming into force or the continuation in force of any provision of this Agreement which expressly or by implication is intended to come into or continue in force on or after such termination</w:t>
      </w:r>
      <w:r w:rsidR="004D1C39">
        <w:t>.</w:t>
      </w:r>
    </w:p>
    <w:p w14:paraId="19CB180E" w14:textId="77777777" w:rsidR="004D1C39" w:rsidRDefault="004D1C39" w:rsidP="004D1C39">
      <w:pPr>
        <w:ind w:left="720"/>
        <w:rPr>
          <w:rFonts w:ascii="Arial" w:hAnsi="Arial" w:cs="Arial"/>
          <w:sz w:val="24"/>
          <w:szCs w:val="24"/>
        </w:rPr>
      </w:pPr>
    </w:p>
    <w:p w14:paraId="1F669F50" w14:textId="0A280DAB" w:rsidR="006B2671" w:rsidRDefault="009D4EC5" w:rsidP="009D4EC5">
      <w:pPr>
        <w:pStyle w:val="Terms"/>
        <w:numPr>
          <w:ilvl w:val="0"/>
          <w:numId w:val="0"/>
        </w:numPr>
        <w:rPr>
          <w:b/>
        </w:rPr>
      </w:pPr>
      <w:r>
        <w:rPr>
          <w:b/>
        </w:rPr>
        <w:t>1</w:t>
      </w:r>
      <w:r w:rsidR="004A28BD">
        <w:rPr>
          <w:b/>
        </w:rPr>
        <w:t>5</w:t>
      </w:r>
      <w:r>
        <w:rPr>
          <w:b/>
        </w:rPr>
        <w:tab/>
      </w:r>
      <w:r w:rsidR="006B2671" w:rsidRPr="00666E03">
        <w:rPr>
          <w:b/>
        </w:rPr>
        <w:t>Confidentiality</w:t>
      </w:r>
    </w:p>
    <w:p w14:paraId="3EFA8BD1" w14:textId="694FDA04" w:rsidR="006B2671" w:rsidRDefault="009D4EC5" w:rsidP="009D4EC5">
      <w:pPr>
        <w:pStyle w:val="Terms"/>
        <w:numPr>
          <w:ilvl w:val="0"/>
          <w:numId w:val="0"/>
        </w:numPr>
        <w:ind w:left="720" w:hanging="720"/>
        <w:rPr>
          <w:rFonts w:cs="Arial"/>
          <w:szCs w:val="24"/>
        </w:rPr>
      </w:pPr>
      <w:r>
        <w:t>1</w:t>
      </w:r>
      <w:r w:rsidR="004A28BD">
        <w:t>5</w:t>
      </w:r>
      <w:r>
        <w:t>.1</w:t>
      </w:r>
      <w:r>
        <w:tab/>
      </w:r>
      <w:r w:rsidR="006B2671" w:rsidRPr="003A16E1">
        <w:t xml:space="preserve">The </w:t>
      </w:r>
      <w:r w:rsidR="0014181E">
        <w:t>Supplier</w:t>
      </w:r>
      <w:r w:rsidR="006B2671" w:rsidRPr="003A16E1">
        <w:t xml:space="preserve"> requires that the Council shall not either during the continuance of this Agreement or at any time after its termination, use divulge, copy or communicate to any person and shall uses its best endeavours to prevent the publication, use or disclosure not authorised by the </w:t>
      </w:r>
      <w:r w:rsidR="0014181E">
        <w:t>Supplier</w:t>
      </w:r>
      <w:r w:rsidR="006B2671" w:rsidRPr="003A16E1">
        <w:t xml:space="preserve"> in advance, any trade secrets or other confidential information relating to the business of the </w:t>
      </w:r>
      <w:r w:rsidR="0014181E">
        <w:rPr>
          <w:rFonts w:cs="Arial"/>
          <w:szCs w:val="24"/>
        </w:rPr>
        <w:t>Supplier</w:t>
      </w:r>
      <w:r w:rsidR="006B2671" w:rsidRPr="003A16E1">
        <w:rPr>
          <w:rFonts w:cs="Arial"/>
          <w:szCs w:val="24"/>
        </w:rPr>
        <w:t xml:space="preserve">. For the purpose of this clause, trade secrets and confidential information shall include but shall not be limited to – unpublished financial and management accounts and information; details of the Councils prospective, Councils </w:t>
      </w:r>
      <w:r w:rsidR="006B2671" w:rsidRPr="003A16E1">
        <w:rPr>
          <w:rFonts w:cs="Arial"/>
          <w:szCs w:val="24"/>
        </w:rPr>
        <w:lastRenderedPageBreak/>
        <w:t xml:space="preserve">personal details of and employees of the </w:t>
      </w:r>
      <w:r w:rsidR="0014181E">
        <w:rPr>
          <w:rFonts w:cs="Arial"/>
          <w:szCs w:val="24"/>
        </w:rPr>
        <w:t>Supplier</w:t>
      </w:r>
      <w:r w:rsidR="006B2671" w:rsidRPr="003A16E1">
        <w:rPr>
          <w:rFonts w:cs="Arial"/>
          <w:szCs w:val="24"/>
        </w:rPr>
        <w:t xml:space="preserve">; marketing and product designs and strategies; other relevant information, specified in the Schedule; and any information which is notified to the Council as confidential. </w:t>
      </w:r>
    </w:p>
    <w:p w14:paraId="2CD29CE8" w14:textId="77777777" w:rsidR="00D3436F" w:rsidRPr="003A16E1" w:rsidRDefault="00D3436F" w:rsidP="009D4EC5">
      <w:pPr>
        <w:pStyle w:val="Terms"/>
        <w:numPr>
          <w:ilvl w:val="0"/>
          <w:numId w:val="0"/>
        </w:numPr>
        <w:ind w:left="720" w:hanging="720"/>
        <w:rPr>
          <w:rFonts w:cs="Arial"/>
          <w:szCs w:val="24"/>
        </w:rPr>
      </w:pPr>
    </w:p>
    <w:p w14:paraId="26DA2ACD" w14:textId="39E186B3" w:rsidR="006B2671" w:rsidRDefault="009D4EC5" w:rsidP="009D4EC5">
      <w:pPr>
        <w:pStyle w:val="Terms"/>
        <w:numPr>
          <w:ilvl w:val="0"/>
          <w:numId w:val="0"/>
        </w:numPr>
        <w:ind w:left="720" w:hanging="720"/>
      </w:pPr>
      <w:r>
        <w:t>1</w:t>
      </w:r>
      <w:r w:rsidR="004A28BD">
        <w:t>5</w:t>
      </w:r>
      <w:r>
        <w:t>.2</w:t>
      </w:r>
      <w:r>
        <w:tab/>
      </w:r>
      <w:r w:rsidR="006B2671">
        <w:t>N</w:t>
      </w:r>
      <w:r w:rsidR="006B2671" w:rsidRPr="003A16E1">
        <w:t>otwithstanding anything to the contrary contained or implied in any documents or negotiations leading to the formation of this Agreement</w:t>
      </w:r>
      <w:r w:rsidR="006B2671">
        <w:t>:</w:t>
      </w:r>
    </w:p>
    <w:p w14:paraId="1AA8CEFF" w14:textId="77777777" w:rsidR="004D1C39" w:rsidRPr="003A16E1" w:rsidRDefault="004D1C39" w:rsidP="004D1C39">
      <w:pPr>
        <w:pStyle w:val="Terms"/>
        <w:numPr>
          <w:ilvl w:val="0"/>
          <w:numId w:val="0"/>
        </w:numPr>
      </w:pPr>
    </w:p>
    <w:p w14:paraId="5919BBEA" w14:textId="02F740EC" w:rsidR="006B2671" w:rsidRPr="003A16E1" w:rsidRDefault="009D4EC5" w:rsidP="009D4EC5">
      <w:pPr>
        <w:pStyle w:val="Terms"/>
        <w:numPr>
          <w:ilvl w:val="0"/>
          <w:numId w:val="0"/>
        </w:numPr>
        <w:ind w:left="1440" w:hanging="1440"/>
      </w:pPr>
      <w:r>
        <w:t>1</w:t>
      </w:r>
      <w:r w:rsidR="004A28BD">
        <w:t>5</w:t>
      </w:r>
      <w:r>
        <w:t>.2.1</w:t>
      </w:r>
      <w:r>
        <w:tab/>
      </w:r>
      <w:r w:rsidR="006B2671">
        <w:t>t</w:t>
      </w:r>
      <w:r w:rsidR="006B2671" w:rsidRPr="003A16E1">
        <w:t xml:space="preserve">he </w:t>
      </w:r>
      <w:r w:rsidR="0014181E">
        <w:t>Supplier</w:t>
      </w:r>
      <w:r w:rsidR="006B2671" w:rsidRPr="003A16E1">
        <w:t xml:space="preserve"> acknowledges that the Co</w:t>
      </w:r>
      <w:r w:rsidR="007358B4">
        <w:t xml:space="preserve">uncil is subject to the Freedom </w:t>
      </w:r>
      <w:r w:rsidR="006B2671" w:rsidRPr="003A16E1">
        <w:t>of Information Act 200</w:t>
      </w:r>
      <w:r w:rsidR="00344F2B">
        <w:t>0</w:t>
      </w:r>
      <w:r w:rsidR="006B2671" w:rsidRPr="003A16E1">
        <w:t xml:space="preserve"> and to the attendant Codes of Practice, and </w:t>
      </w:r>
    </w:p>
    <w:p w14:paraId="4B4AF173" w14:textId="3A2230EF" w:rsidR="006B2671" w:rsidRDefault="009D4EC5" w:rsidP="009D4EC5">
      <w:pPr>
        <w:pStyle w:val="Terms"/>
        <w:numPr>
          <w:ilvl w:val="0"/>
          <w:numId w:val="0"/>
        </w:numPr>
        <w:ind w:left="1440" w:hanging="1440"/>
      </w:pPr>
      <w:r>
        <w:t>1</w:t>
      </w:r>
      <w:r w:rsidR="004A28BD">
        <w:t>5</w:t>
      </w:r>
      <w:r>
        <w:t>.2.2</w:t>
      </w:r>
      <w:r>
        <w:tab/>
      </w:r>
      <w:r w:rsidR="006B2671" w:rsidRPr="003A16E1">
        <w:t xml:space="preserve">nothing contained in this Agreement shall prevent the Council from disclosing and/or publishing under the provisions of the Data Protection </w:t>
      </w:r>
      <w:r w:rsidR="00073768">
        <w:t xml:space="preserve">Legislation </w:t>
      </w:r>
      <w:r w:rsidR="006B2671" w:rsidRPr="003A16E1">
        <w:t>and/or the Freedom of Information Act 200</w:t>
      </w:r>
      <w:r w:rsidR="00344F2B">
        <w:t>0</w:t>
      </w:r>
      <w:r w:rsidR="006B2671" w:rsidRPr="003A16E1">
        <w:t xml:space="preserve"> any term or condition or information contained in or relating to this Agreement. </w:t>
      </w:r>
    </w:p>
    <w:p w14:paraId="151DA2C5" w14:textId="77777777" w:rsidR="004D1C39" w:rsidRPr="003A16E1" w:rsidRDefault="004D1C39" w:rsidP="004D1C39">
      <w:pPr>
        <w:pStyle w:val="Terms"/>
        <w:numPr>
          <w:ilvl w:val="0"/>
          <w:numId w:val="0"/>
        </w:numPr>
      </w:pPr>
    </w:p>
    <w:p w14:paraId="2CFA18D0" w14:textId="7337998F" w:rsidR="006B2671" w:rsidRDefault="009D4EC5" w:rsidP="009D4EC5">
      <w:pPr>
        <w:pStyle w:val="Terms"/>
        <w:numPr>
          <w:ilvl w:val="0"/>
          <w:numId w:val="0"/>
        </w:numPr>
      </w:pPr>
      <w:r>
        <w:t>1</w:t>
      </w:r>
      <w:r w:rsidR="004A28BD">
        <w:t>5</w:t>
      </w:r>
      <w:r>
        <w:t>.3</w:t>
      </w:r>
      <w:r>
        <w:tab/>
      </w:r>
      <w:r w:rsidR="006B2671" w:rsidRPr="003A16E1">
        <w:t xml:space="preserve">The </w:t>
      </w:r>
      <w:r w:rsidR="0014181E">
        <w:t>Supplier</w:t>
      </w:r>
      <w:r w:rsidR="006B2671" w:rsidRPr="003A16E1">
        <w:t xml:space="preserve"> and Council shall:</w:t>
      </w:r>
    </w:p>
    <w:p w14:paraId="1196B4B7" w14:textId="77777777" w:rsidR="004D1C39" w:rsidRPr="003A16E1" w:rsidRDefault="004D1C39" w:rsidP="004D1C39">
      <w:pPr>
        <w:pStyle w:val="Terms"/>
        <w:numPr>
          <w:ilvl w:val="0"/>
          <w:numId w:val="0"/>
        </w:numPr>
      </w:pPr>
    </w:p>
    <w:p w14:paraId="5D9F7917" w14:textId="36290435" w:rsidR="006B2671" w:rsidRPr="003A16E1" w:rsidRDefault="009D4EC5" w:rsidP="009D4EC5">
      <w:pPr>
        <w:pStyle w:val="Terms"/>
        <w:numPr>
          <w:ilvl w:val="0"/>
          <w:numId w:val="0"/>
        </w:numPr>
        <w:ind w:left="1440" w:hanging="1440"/>
      </w:pPr>
      <w:r>
        <w:t>1</w:t>
      </w:r>
      <w:r w:rsidR="004A28BD">
        <w:t>5</w:t>
      </w:r>
      <w:r>
        <w:t>.3.1</w:t>
      </w:r>
      <w:r>
        <w:tab/>
      </w:r>
      <w:r w:rsidR="006B2671" w:rsidRPr="003A16E1">
        <w:t xml:space="preserve">co-operate with each other and supply to each other all necessary information and documentation required in connection with any request received by the </w:t>
      </w:r>
      <w:r w:rsidR="0014181E">
        <w:t>Supplier</w:t>
      </w:r>
      <w:r w:rsidR="006B2671" w:rsidRPr="003A16E1">
        <w:t xml:space="preserve"> or Council under the Data Protection </w:t>
      </w:r>
      <w:r w:rsidR="006A1CED">
        <w:t>Legislation</w:t>
      </w:r>
      <w:r w:rsidR="006B2671" w:rsidRPr="003A16E1">
        <w:t xml:space="preserve"> and/or Freedom of Information Act 200</w:t>
      </w:r>
      <w:r w:rsidR="004D6880">
        <w:t>0</w:t>
      </w:r>
    </w:p>
    <w:p w14:paraId="49F5526D" w14:textId="43780327" w:rsidR="006B2671" w:rsidRDefault="009D4EC5" w:rsidP="009D4EC5">
      <w:pPr>
        <w:pStyle w:val="Terms"/>
        <w:numPr>
          <w:ilvl w:val="0"/>
          <w:numId w:val="0"/>
        </w:numPr>
        <w:ind w:left="1440" w:hanging="1440"/>
      </w:pPr>
      <w:r>
        <w:t>1</w:t>
      </w:r>
      <w:r w:rsidR="004A28BD">
        <w:t>5</w:t>
      </w:r>
      <w:r>
        <w:t>.3.2</w:t>
      </w:r>
      <w:r>
        <w:tab/>
      </w:r>
      <w:r w:rsidR="006B2671" w:rsidRPr="003A16E1">
        <w:t xml:space="preserve">supply all such information and documentation at no cost to the </w:t>
      </w:r>
      <w:r w:rsidR="0014181E">
        <w:t>Supplier</w:t>
      </w:r>
      <w:r w:rsidR="006B2671" w:rsidRPr="003A16E1">
        <w:t xml:space="preserve"> or Council and within seven days of receipt any request or as soon as is practicable thereafter</w:t>
      </w:r>
      <w:r w:rsidR="004D1C39">
        <w:t>.</w:t>
      </w:r>
    </w:p>
    <w:p w14:paraId="63680F17" w14:textId="77777777" w:rsidR="004D1C39" w:rsidRPr="003A16E1" w:rsidRDefault="004D1C39" w:rsidP="004D1C39">
      <w:pPr>
        <w:pStyle w:val="Terms"/>
        <w:numPr>
          <w:ilvl w:val="0"/>
          <w:numId w:val="0"/>
        </w:numPr>
      </w:pPr>
    </w:p>
    <w:p w14:paraId="2A17C9FC" w14:textId="1B6CEC74" w:rsidR="006B2671" w:rsidRDefault="009D4EC5" w:rsidP="009D4EC5">
      <w:pPr>
        <w:pStyle w:val="Terms"/>
        <w:numPr>
          <w:ilvl w:val="0"/>
          <w:numId w:val="0"/>
        </w:numPr>
        <w:ind w:left="720" w:hanging="720"/>
      </w:pPr>
      <w:r>
        <w:t>1</w:t>
      </w:r>
      <w:r w:rsidR="004A28BD">
        <w:t>5</w:t>
      </w:r>
      <w:r>
        <w:t>.4</w:t>
      </w:r>
      <w:r>
        <w:tab/>
      </w:r>
      <w:r w:rsidR="006B2671" w:rsidRPr="003A16E1">
        <w:t xml:space="preserve">The </w:t>
      </w:r>
      <w:r w:rsidR="0014181E">
        <w:t>Supplier</w:t>
      </w:r>
      <w:r w:rsidR="006B2671" w:rsidRPr="003A16E1">
        <w:t xml:space="preserve"> shall not publish or otherwise disclose any information contained in this Agreement or in any negotiations leading to it without the Council’s previous written consent unless the company is bound to publish and/or disclose such information under the </w:t>
      </w:r>
      <w:r w:rsidR="00073768" w:rsidRPr="003A16E1">
        <w:t xml:space="preserve">Data Protection </w:t>
      </w:r>
      <w:r w:rsidR="00073768">
        <w:t xml:space="preserve">Legislation </w:t>
      </w:r>
      <w:r w:rsidR="006B2671" w:rsidRPr="003A16E1">
        <w:t>and/or Freedom of Information Act 200</w:t>
      </w:r>
      <w:r w:rsidR="004D6880">
        <w:t>0</w:t>
      </w:r>
      <w:r w:rsidR="006B2671" w:rsidRPr="003A16E1">
        <w:t xml:space="preserve"> and such information is not exempt from such disclosure and/or publication under the provisions of the </w:t>
      </w:r>
      <w:r w:rsidR="00073768" w:rsidRPr="003A16E1">
        <w:t xml:space="preserve">Data Protection </w:t>
      </w:r>
      <w:r w:rsidR="00073768">
        <w:t xml:space="preserve">Legislation </w:t>
      </w:r>
      <w:r w:rsidR="006B2671" w:rsidRPr="003A16E1">
        <w:t>and/or Freedom of Information Act 2000.</w:t>
      </w:r>
    </w:p>
    <w:p w14:paraId="6DACA036" w14:textId="77777777" w:rsidR="004D1C39" w:rsidRPr="003A16E1" w:rsidRDefault="004D1C39" w:rsidP="004D1C39">
      <w:pPr>
        <w:pStyle w:val="Terms"/>
        <w:numPr>
          <w:ilvl w:val="0"/>
          <w:numId w:val="0"/>
        </w:numPr>
      </w:pPr>
    </w:p>
    <w:p w14:paraId="128B2564" w14:textId="3C050C53" w:rsidR="006153A8" w:rsidRPr="00666E03" w:rsidRDefault="00CF2C4B" w:rsidP="00CF2C4B">
      <w:pPr>
        <w:pStyle w:val="Terms"/>
        <w:numPr>
          <w:ilvl w:val="0"/>
          <w:numId w:val="0"/>
        </w:numPr>
        <w:rPr>
          <w:b/>
        </w:rPr>
      </w:pPr>
      <w:r>
        <w:rPr>
          <w:b/>
        </w:rPr>
        <w:t>1</w:t>
      </w:r>
      <w:r w:rsidR="004A28BD">
        <w:rPr>
          <w:b/>
        </w:rPr>
        <w:t>6</w:t>
      </w:r>
      <w:r>
        <w:rPr>
          <w:b/>
        </w:rPr>
        <w:tab/>
      </w:r>
      <w:r w:rsidR="006153A8" w:rsidRPr="00666E03">
        <w:rPr>
          <w:b/>
        </w:rPr>
        <w:t>Agency, partnership</w:t>
      </w:r>
    </w:p>
    <w:p w14:paraId="7F2624D9" w14:textId="77777777" w:rsidR="006153A8" w:rsidRDefault="006153A8" w:rsidP="004D1C39">
      <w:pPr>
        <w:pStyle w:val="BodyTextIndent"/>
      </w:pPr>
      <w:r w:rsidRPr="003A16E1">
        <w:t>This Agreement shall not constitute or imply any partnership, joint venture, agency, fiduciary relationship or other relationship between the parties other than the contractual relationship expressly provided for in this Agreement.</w:t>
      </w:r>
    </w:p>
    <w:p w14:paraId="75608985" w14:textId="77777777" w:rsidR="004D1C39" w:rsidRPr="003A16E1" w:rsidRDefault="004D1C39" w:rsidP="004D1C39">
      <w:pPr>
        <w:ind w:left="720"/>
        <w:rPr>
          <w:rFonts w:ascii="Arial" w:hAnsi="Arial" w:cs="Arial"/>
          <w:sz w:val="24"/>
          <w:szCs w:val="24"/>
        </w:rPr>
      </w:pPr>
    </w:p>
    <w:p w14:paraId="1388BAB7" w14:textId="73E54791" w:rsidR="006153A8" w:rsidRPr="00666E03" w:rsidRDefault="00CF2C4B" w:rsidP="00CF2C4B">
      <w:pPr>
        <w:pStyle w:val="Terms"/>
        <w:numPr>
          <w:ilvl w:val="0"/>
          <w:numId w:val="0"/>
        </w:numPr>
        <w:rPr>
          <w:b/>
        </w:rPr>
      </w:pPr>
      <w:r>
        <w:rPr>
          <w:b/>
        </w:rPr>
        <w:t>1</w:t>
      </w:r>
      <w:r w:rsidR="004A28BD">
        <w:rPr>
          <w:b/>
        </w:rPr>
        <w:t>7</w:t>
      </w:r>
      <w:r>
        <w:rPr>
          <w:b/>
        </w:rPr>
        <w:tab/>
      </w:r>
      <w:r w:rsidR="006153A8" w:rsidRPr="00666E03">
        <w:rPr>
          <w:b/>
        </w:rPr>
        <w:t>Amendments</w:t>
      </w:r>
    </w:p>
    <w:p w14:paraId="7F6FBAA5" w14:textId="77777777" w:rsidR="006153A8" w:rsidRDefault="006153A8" w:rsidP="004D1C39">
      <w:pPr>
        <w:pStyle w:val="BodyTextIndent"/>
      </w:pPr>
      <w:r w:rsidRPr="003A16E1">
        <w:t>This Agreement may not be released, discharged, supplemented, interpreted, amended, varied or modified in any manner except by an instrument in writing signed by a duly authorised officer or representative of each of the parties.</w:t>
      </w:r>
    </w:p>
    <w:p w14:paraId="7C5846AC" w14:textId="77777777" w:rsidR="004D1C39" w:rsidRPr="003A16E1" w:rsidRDefault="004D1C39" w:rsidP="004D1C39">
      <w:pPr>
        <w:ind w:left="720"/>
        <w:rPr>
          <w:rFonts w:ascii="Arial" w:hAnsi="Arial" w:cs="Arial"/>
          <w:sz w:val="24"/>
          <w:szCs w:val="24"/>
        </w:rPr>
      </w:pPr>
    </w:p>
    <w:p w14:paraId="619C22B4" w14:textId="4163FC26" w:rsidR="006153A8" w:rsidRPr="00666E03" w:rsidRDefault="00CF2C4B" w:rsidP="00CF2C4B">
      <w:pPr>
        <w:pStyle w:val="Terms"/>
        <w:numPr>
          <w:ilvl w:val="0"/>
          <w:numId w:val="0"/>
        </w:numPr>
        <w:rPr>
          <w:b/>
        </w:rPr>
      </w:pPr>
      <w:r>
        <w:rPr>
          <w:b/>
        </w:rPr>
        <w:t>1</w:t>
      </w:r>
      <w:r w:rsidR="004A28BD">
        <w:rPr>
          <w:b/>
        </w:rPr>
        <w:t>8</w:t>
      </w:r>
      <w:r>
        <w:rPr>
          <w:b/>
        </w:rPr>
        <w:tab/>
      </w:r>
      <w:r w:rsidR="006153A8" w:rsidRPr="00666E03">
        <w:rPr>
          <w:b/>
        </w:rPr>
        <w:t xml:space="preserve">Announcements and Publicity </w:t>
      </w:r>
    </w:p>
    <w:p w14:paraId="3DEC34B9" w14:textId="77777777" w:rsidR="006153A8" w:rsidRDefault="006153A8" w:rsidP="004D1C39">
      <w:pPr>
        <w:pStyle w:val="BodyTextIndent"/>
      </w:pPr>
      <w:r w:rsidRPr="003A16E1">
        <w:t xml:space="preserve">The parties to this Agreement shall not without the written consent of </w:t>
      </w:r>
      <w:r w:rsidRPr="003A16E1">
        <w:lastRenderedPageBreak/>
        <w:t xml:space="preserve">the other advertise publicly announce or provide to any other person information relating to the existence or details of this Agreement, except to the extent that such disclosure is required by law. The parties to this Agreement shall not use the other party’s name in any format for any promotion publicity marketing or advertising purposes without that party’s written consent. </w:t>
      </w:r>
    </w:p>
    <w:p w14:paraId="29AF752D" w14:textId="77777777" w:rsidR="004D1C39" w:rsidRPr="003A16E1" w:rsidRDefault="004D1C39" w:rsidP="004D1C39">
      <w:pPr>
        <w:pStyle w:val="BodyTextIndent"/>
      </w:pPr>
    </w:p>
    <w:p w14:paraId="4B2EFC44" w14:textId="5E33650F" w:rsidR="006153A8" w:rsidRPr="00666E03" w:rsidRDefault="00CF2C4B" w:rsidP="00CF2C4B">
      <w:pPr>
        <w:pStyle w:val="Terms"/>
        <w:numPr>
          <w:ilvl w:val="0"/>
          <w:numId w:val="0"/>
        </w:numPr>
        <w:rPr>
          <w:b/>
        </w:rPr>
      </w:pPr>
      <w:r>
        <w:rPr>
          <w:b/>
        </w:rPr>
        <w:t>1</w:t>
      </w:r>
      <w:r w:rsidR="004A28BD">
        <w:rPr>
          <w:b/>
        </w:rPr>
        <w:t>9</w:t>
      </w:r>
      <w:r>
        <w:rPr>
          <w:b/>
        </w:rPr>
        <w:tab/>
      </w:r>
      <w:r w:rsidR="006153A8" w:rsidRPr="00666E03">
        <w:rPr>
          <w:b/>
        </w:rPr>
        <w:t>Assignment</w:t>
      </w:r>
    </w:p>
    <w:p w14:paraId="64908A07" w14:textId="77777777" w:rsidR="006153A8" w:rsidRDefault="006153A8" w:rsidP="004D1C39">
      <w:pPr>
        <w:pStyle w:val="BodyTextIndent"/>
      </w:pPr>
      <w:r w:rsidRPr="003A16E1">
        <w:t xml:space="preserve">The </w:t>
      </w:r>
      <w:r w:rsidR="0014181E">
        <w:t>Supplier</w:t>
      </w:r>
      <w:r w:rsidRPr="003A16E1">
        <w:t xml:space="preserve"> shall not assign, sub-let or purport to assign, sub-let or sub-contract any part of this Agreement or </w:t>
      </w:r>
      <w:r w:rsidR="00DF3A3E">
        <w:t xml:space="preserve">any rights or </w:t>
      </w:r>
      <w:r w:rsidRPr="003A16E1">
        <w:t>benefit</w:t>
      </w:r>
      <w:r w:rsidR="00DF3A3E">
        <w:t>s</w:t>
      </w:r>
      <w:r w:rsidRPr="003A16E1">
        <w:t xml:space="preserve"> accruing under </w:t>
      </w:r>
      <w:r w:rsidR="00DF3A3E">
        <w:t>it</w:t>
      </w:r>
      <w:r w:rsidRPr="003A16E1">
        <w:t xml:space="preserve">, unless the consent of the Council in writing has </w:t>
      </w:r>
      <w:r w:rsidR="00DF3A3E">
        <w:t xml:space="preserve">first </w:t>
      </w:r>
      <w:r w:rsidRPr="003A16E1">
        <w:t xml:space="preserve">been obtained. </w:t>
      </w:r>
    </w:p>
    <w:p w14:paraId="180C19C5" w14:textId="77777777" w:rsidR="004D1C39" w:rsidRPr="003A16E1" w:rsidRDefault="004D1C39" w:rsidP="004D1C39">
      <w:pPr>
        <w:ind w:left="720"/>
        <w:rPr>
          <w:rFonts w:ascii="Arial" w:hAnsi="Arial" w:cs="Arial"/>
          <w:sz w:val="24"/>
          <w:szCs w:val="24"/>
        </w:rPr>
      </w:pPr>
    </w:p>
    <w:p w14:paraId="23454B46" w14:textId="4B8927B6" w:rsidR="006153A8" w:rsidRPr="00666E03" w:rsidRDefault="004A28BD" w:rsidP="00CF2C4B">
      <w:pPr>
        <w:pStyle w:val="Terms"/>
        <w:numPr>
          <w:ilvl w:val="0"/>
          <w:numId w:val="0"/>
        </w:numPr>
        <w:rPr>
          <w:b/>
        </w:rPr>
      </w:pPr>
      <w:r>
        <w:rPr>
          <w:b/>
        </w:rPr>
        <w:t>20</w:t>
      </w:r>
      <w:r w:rsidR="00CF2C4B">
        <w:rPr>
          <w:b/>
        </w:rPr>
        <w:tab/>
      </w:r>
      <w:r w:rsidR="006153A8" w:rsidRPr="00666E03">
        <w:rPr>
          <w:b/>
        </w:rPr>
        <w:t>Agreement</w:t>
      </w:r>
    </w:p>
    <w:p w14:paraId="34657274" w14:textId="77777777" w:rsidR="006153A8" w:rsidRDefault="006153A8" w:rsidP="004D1C39">
      <w:pPr>
        <w:pStyle w:val="BodyTextIndent"/>
      </w:pPr>
      <w:r w:rsidRPr="003A16E1">
        <w:t xml:space="preserve">This Agreement together with any </w:t>
      </w:r>
      <w:r w:rsidR="007B7FDA">
        <w:t>subsequent Works Instruction/</w:t>
      </w:r>
      <w:r w:rsidRPr="003A16E1">
        <w:t>Purchase Order</w:t>
      </w:r>
      <w:r w:rsidR="007B7FDA">
        <w:t xml:space="preserve"> </w:t>
      </w:r>
      <w:r w:rsidRPr="003A16E1">
        <w:t xml:space="preserve">and any subsequent amendments supersedes all prior agreements, arrangements and undertakings between the parties and constitutes the entire agreement between the parties relating to the subject matter of this Agreement. </w:t>
      </w:r>
      <w:proofErr w:type="gramStart"/>
      <w:r w:rsidRPr="003A16E1">
        <w:t>However</w:t>
      </w:r>
      <w:proofErr w:type="gramEnd"/>
      <w:r w:rsidRPr="003A16E1">
        <w:t xml:space="preserve"> the obligations of the parties under any pre-existing non-disclosure agreement shall remain in full force and effect in so far as there is no conflict between the same. The parties confirm that they have not entered into this Agreement </w:t>
      </w:r>
      <w:proofErr w:type="gramStart"/>
      <w:r w:rsidRPr="003A16E1">
        <w:t>on the basis of</w:t>
      </w:r>
      <w:proofErr w:type="gramEnd"/>
      <w:r w:rsidRPr="003A16E1">
        <w:t xml:space="preserve"> any representation that is not expressly incorporated into this Agreement.</w:t>
      </w:r>
    </w:p>
    <w:p w14:paraId="32E4A48F" w14:textId="77777777" w:rsidR="001A5496" w:rsidRDefault="001A5496" w:rsidP="004D1C39">
      <w:pPr>
        <w:pStyle w:val="BodyTextIndent"/>
      </w:pPr>
    </w:p>
    <w:p w14:paraId="0889C251" w14:textId="745E9584" w:rsidR="00B32AC5" w:rsidRDefault="004A28BD" w:rsidP="00CF2C4B">
      <w:pPr>
        <w:pStyle w:val="Terms"/>
        <w:numPr>
          <w:ilvl w:val="0"/>
          <w:numId w:val="0"/>
        </w:numPr>
        <w:rPr>
          <w:b/>
        </w:rPr>
      </w:pPr>
      <w:r>
        <w:rPr>
          <w:b/>
        </w:rPr>
        <w:t>21</w:t>
      </w:r>
      <w:r w:rsidR="00CF2C4B">
        <w:rPr>
          <w:b/>
        </w:rPr>
        <w:tab/>
      </w:r>
      <w:r w:rsidR="00B32AC5" w:rsidRPr="00666E03">
        <w:rPr>
          <w:b/>
        </w:rPr>
        <w:t>Notices</w:t>
      </w:r>
    </w:p>
    <w:p w14:paraId="27F05207" w14:textId="5B92021C" w:rsidR="00B32AC5" w:rsidRDefault="004A28BD" w:rsidP="00CF2C4B">
      <w:pPr>
        <w:pStyle w:val="Terms"/>
        <w:numPr>
          <w:ilvl w:val="0"/>
          <w:numId w:val="0"/>
        </w:numPr>
        <w:ind w:left="737" w:hanging="737"/>
      </w:pPr>
      <w:r>
        <w:t>21</w:t>
      </w:r>
      <w:r w:rsidR="00CF2C4B">
        <w:t>.1</w:t>
      </w:r>
      <w:r w:rsidR="00CF2C4B">
        <w:tab/>
      </w:r>
      <w:r w:rsidR="00B32AC5" w:rsidRPr="003A16E1">
        <w:t xml:space="preserve">Any </w:t>
      </w:r>
      <w:r w:rsidR="007B7FDA">
        <w:t>n</w:t>
      </w:r>
      <w:r w:rsidR="00B32AC5" w:rsidRPr="003A16E1">
        <w:t xml:space="preserve">otice under or in connection with this Agreement shall be in writing and shall be served by first class post or by hand on the party or sent by recorded delivery at or to the address of the party set out in this Agreement or at or to such other address as may be subsequently notified by one party to the other.  Notice to the Council shall only be effective if it identifies the name of the officer appearing on the </w:t>
      </w:r>
      <w:r w:rsidR="007B7FDA">
        <w:t>Works Instruction/</w:t>
      </w:r>
      <w:r w:rsidR="00B32AC5" w:rsidRPr="003A16E1">
        <w:t>Purchase Order or Tender.</w:t>
      </w:r>
    </w:p>
    <w:p w14:paraId="49879DA6" w14:textId="77777777" w:rsidR="001A5496" w:rsidRPr="003A16E1" w:rsidRDefault="001A5496" w:rsidP="00CF2C4B">
      <w:pPr>
        <w:pStyle w:val="Terms"/>
        <w:numPr>
          <w:ilvl w:val="0"/>
          <w:numId w:val="0"/>
        </w:numPr>
        <w:ind w:left="737" w:hanging="737"/>
      </w:pPr>
    </w:p>
    <w:p w14:paraId="72B7D19A" w14:textId="19EEEB36" w:rsidR="00B32AC5" w:rsidRDefault="004A28BD" w:rsidP="00CF2C4B">
      <w:pPr>
        <w:pStyle w:val="Terms"/>
        <w:numPr>
          <w:ilvl w:val="0"/>
          <w:numId w:val="0"/>
        </w:numPr>
        <w:ind w:left="720" w:hanging="720"/>
      </w:pPr>
      <w:r>
        <w:t>21</w:t>
      </w:r>
      <w:r w:rsidR="00CF2C4B">
        <w:t>.2</w:t>
      </w:r>
      <w:r w:rsidR="00CF2C4B">
        <w:tab/>
      </w:r>
      <w:r w:rsidR="00B32AC5" w:rsidRPr="003A16E1">
        <w:t>In the absence of evidence of earlier receipt any notice shall be deemed to be served:</w:t>
      </w:r>
    </w:p>
    <w:p w14:paraId="10F0FB28" w14:textId="77777777" w:rsidR="004D1C39" w:rsidRPr="003A16E1" w:rsidRDefault="004D1C39" w:rsidP="004D1C39">
      <w:pPr>
        <w:pStyle w:val="Terms"/>
        <w:numPr>
          <w:ilvl w:val="0"/>
          <w:numId w:val="0"/>
        </w:numPr>
      </w:pPr>
    </w:p>
    <w:p w14:paraId="07DFEAE7" w14:textId="4463D51C" w:rsidR="00B32AC5" w:rsidRPr="003A16E1" w:rsidRDefault="004A28BD" w:rsidP="00CF2C4B">
      <w:pPr>
        <w:pStyle w:val="Terms"/>
        <w:numPr>
          <w:ilvl w:val="0"/>
          <w:numId w:val="0"/>
        </w:numPr>
        <w:ind w:left="1440" w:hanging="1440"/>
      </w:pPr>
      <w:r>
        <w:t>21</w:t>
      </w:r>
      <w:r w:rsidR="00CF2C4B">
        <w:t>.2.1</w:t>
      </w:r>
      <w:r w:rsidR="00CF2C4B">
        <w:tab/>
      </w:r>
      <w:r w:rsidR="00B32AC5" w:rsidRPr="003A16E1">
        <w:t xml:space="preserve">if delivered personally when left at the Council’s address during normal business hours </w:t>
      </w:r>
      <w:proofErr w:type="gramStart"/>
      <w:r w:rsidR="00B32AC5" w:rsidRPr="003A16E1">
        <w:t>and;</w:t>
      </w:r>
      <w:proofErr w:type="gramEnd"/>
    </w:p>
    <w:p w14:paraId="34434A54" w14:textId="18DBE06C" w:rsidR="00B32AC5" w:rsidRDefault="004A28BD" w:rsidP="00CF2C4B">
      <w:pPr>
        <w:pStyle w:val="Terms"/>
        <w:numPr>
          <w:ilvl w:val="0"/>
          <w:numId w:val="0"/>
        </w:numPr>
      </w:pPr>
      <w:r>
        <w:t>21</w:t>
      </w:r>
      <w:r w:rsidR="00CF2C4B">
        <w:t>.2.2</w:t>
      </w:r>
      <w:r w:rsidR="00CF2C4B">
        <w:tab/>
      </w:r>
      <w:r w:rsidR="00CF2C4B">
        <w:tab/>
      </w:r>
      <w:r w:rsidR="00B32AC5" w:rsidRPr="003A16E1">
        <w:t>if sent by recorded delivery 3 days after posting.</w:t>
      </w:r>
    </w:p>
    <w:p w14:paraId="14874B04" w14:textId="77777777" w:rsidR="004D1C39" w:rsidRPr="003A16E1" w:rsidRDefault="004D1C39" w:rsidP="004D1C39">
      <w:pPr>
        <w:pStyle w:val="Terms"/>
        <w:numPr>
          <w:ilvl w:val="0"/>
          <w:numId w:val="0"/>
        </w:numPr>
      </w:pPr>
    </w:p>
    <w:p w14:paraId="25558B68" w14:textId="77777777" w:rsidR="004D1C39" w:rsidRDefault="004D1C39" w:rsidP="004D1C39">
      <w:pPr>
        <w:ind w:left="720"/>
        <w:rPr>
          <w:rFonts w:ascii="Arial" w:hAnsi="Arial" w:cs="Arial"/>
          <w:sz w:val="24"/>
          <w:szCs w:val="24"/>
        </w:rPr>
      </w:pPr>
    </w:p>
    <w:p w14:paraId="5DD1DC09" w14:textId="1E993932" w:rsidR="00A044DA" w:rsidRPr="00666E03" w:rsidRDefault="00224400" w:rsidP="00CF2C4B">
      <w:pPr>
        <w:pStyle w:val="Terms"/>
        <w:numPr>
          <w:ilvl w:val="0"/>
          <w:numId w:val="0"/>
        </w:numPr>
        <w:rPr>
          <w:b/>
        </w:rPr>
      </w:pPr>
      <w:r>
        <w:rPr>
          <w:b/>
        </w:rPr>
        <w:t>2</w:t>
      </w:r>
      <w:r w:rsidR="004A28BD">
        <w:rPr>
          <w:b/>
        </w:rPr>
        <w:t>2</w:t>
      </w:r>
      <w:r w:rsidR="00CF2C4B">
        <w:rPr>
          <w:b/>
        </w:rPr>
        <w:tab/>
      </w:r>
      <w:r w:rsidR="00A044DA" w:rsidRPr="00666E03">
        <w:rPr>
          <w:b/>
        </w:rPr>
        <w:t>Severance</w:t>
      </w:r>
    </w:p>
    <w:p w14:paraId="56F33B81" w14:textId="77777777" w:rsidR="00A044DA" w:rsidRDefault="00A044DA" w:rsidP="004D1C39">
      <w:pPr>
        <w:pStyle w:val="BodyTextIndent"/>
      </w:pPr>
      <w:r w:rsidRPr="003A16E1">
        <w:t>If any provision of this Agreement is prohibited by law or judged by a court to be unlawful, void or unenforceable, the provision shall, to the extent required, be severed from this Agreement and rendered ineffective as far as possible without modifying the remaining provisions of this Agreement, and shall not in any way affect any other circumstances of or the validity or enforcement of this Agreement.</w:t>
      </w:r>
    </w:p>
    <w:p w14:paraId="4C3EB5D4" w14:textId="77777777" w:rsidR="004D1C39" w:rsidRPr="003A16E1" w:rsidRDefault="004D1C39" w:rsidP="004D1C39">
      <w:pPr>
        <w:ind w:left="720"/>
        <w:rPr>
          <w:rFonts w:ascii="Arial" w:hAnsi="Arial" w:cs="Arial"/>
          <w:sz w:val="24"/>
          <w:szCs w:val="24"/>
        </w:rPr>
      </w:pPr>
    </w:p>
    <w:p w14:paraId="1CD26A6C" w14:textId="59398A2F" w:rsidR="00A044DA" w:rsidRDefault="00CF2C4B" w:rsidP="00CF2C4B">
      <w:pPr>
        <w:pStyle w:val="Terms"/>
        <w:numPr>
          <w:ilvl w:val="0"/>
          <w:numId w:val="0"/>
        </w:numPr>
        <w:rPr>
          <w:b/>
        </w:rPr>
      </w:pPr>
      <w:r>
        <w:rPr>
          <w:b/>
        </w:rPr>
        <w:t>2</w:t>
      </w:r>
      <w:r w:rsidR="004A28BD">
        <w:rPr>
          <w:b/>
        </w:rPr>
        <w:t>3</w:t>
      </w:r>
      <w:r>
        <w:rPr>
          <w:b/>
        </w:rPr>
        <w:tab/>
      </w:r>
      <w:r w:rsidR="00A044DA" w:rsidRPr="00666E03">
        <w:rPr>
          <w:b/>
        </w:rPr>
        <w:t>Successors and assignees</w:t>
      </w:r>
    </w:p>
    <w:p w14:paraId="4F4973FF" w14:textId="67A3EA66" w:rsidR="00A044DA" w:rsidRDefault="00CF2C4B" w:rsidP="00CF2C4B">
      <w:pPr>
        <w:pStyle w:val="Terms"/>
        <w:numPr>
          <w:ilvl w:val="0"/>
          <w:numId w:val="0"/>
        </w:numPr>
        <w:ind w:left="720" w:hanging="720"/>
      </w:pPr>
      <w:r>
        <w:lastRenderedPageBreak/>
        <w:t>2</w:t>
      </w:r>
      <w:r w:rsidR="004A28BD">
        <w:t>3</w:t>
      </w:r>
      <w:r>
        <w:t>.1</w:t>
      </w:r>
      <w:r>
        <w:tab/>
      </w:r>
      <w:r w:rsidR="00A044DA" w:rsidRPr="003A16E1">
        <w:t xml:space="preserve">This </w:t>
      </w:r>
      <w:r w:rsidR="0018044E">
        <w:t>A</w:t>
      </w:r>
      <w:r w:rsidR="00A044DA" w:rsidRPr="003A16E1">
        <w:t>greement shall be binding upon, and inure to the benefit of, the parties and their respective successors and permitted assignees, and references to a party in this Agreement shall include its successors and permitted assignees.</w:t>
      </w:r>
    </w:p>
    <w:p w14:paraId="4FF3D168" w14:textId="77777777" w:rsidR="001A5496" w:rsidRPr="003A16E1" w:rsidRDefault="001A5496" w:rsidP="00CF2C4B">
      <w:pPr>
        <w:pStyle w:val="Terms"/>
        <w:numPr>
          <w:ilvl w:val="0"/>
          <w:numId w:val="0"/>
        </w:numPr>
        <w:ind w:left="720" w:hanging="720"/>
      </w:pPr>
    </w:p>
    <w:p w14:paraId="57B55F77" w14:textId="1C01EA31" w:rsidR="00A044DA" w:rsidRDefault="00CF2C4B" w:rsidP="00CF2C4B">
      <w:pPr>
        <w:pStyle w:val="Terms"/>
        <w:numPr>
          <w:ilvl w:val="0"/>
          <w:numId w:val="0"/>
        </w:numPr>
      </w:pPr>
      <w:r>
        <w:t>2</w:t>
      </w:r>
      <w:r w:rsidR="004A28BD">
        <w:t>3</w:t>
      </w:r>
      <w:r>
        <w:t>.2</w:t>
      </w:r>
      <w:r>
        <w:tab/>
      </w:r>
      <w:r w:rsidR="00A044DA" w:rsidRPr="003A16E1">
        <w:t>In this Agreement references to a party include references to a person:</w:t>
      </w:r>
    </w:p>
    <w:p w14:paraId="641C4C84" w14:textId="77777777" w:rsidR="00A91533" w:rsidRPr="003A16E1" w:rsidRDefault="00A91533" w:rsidP="00A91533">
      <w:pPr>
        <w:pStyle w:val="Terms"/>
        <w:numPr>
          <w:ilvl w:val="0"/>
          <w:numId w:val="0"/>
        </w:numPr>
      </w:pPr>
    </w:p>
    <w:p w14:paraId="2CB0608F" w14:textId="6AEA8FF1" w:rsidR="00A044DA" w:rsidRPr="003A16E1" w:rsidRDefault="00CF2C4B" w:rsidP="00CF2C4B">
      <w:pPr>
        <w:pStyle w:val="Terms"/>
        <w:numPr>
          <w:ilvl w:val="0"/>
          <w:numId w:val="0"/>
        </w:numPr>
        <w:ind w:left="1440" w:hanging="1440"/>
        <w:rPr>
          <w:rFonts w:cs="Arial"/>
          <w:szCs w:val="24"/>
        </w:rPr>
      </w:pPr>
      <w:r>
        <w:t>2</w:t>
      </w:r>
      <w:r w:rsidR="004A28BD">
        <w:t>3</w:t>
      </w:r>
      <w:r>
        <w:t>.2.1</w:t>
      </w:r>
      <w:r>
        <w:tab/>
      </w:r>
      <w:r w:rsidR="00A044DA" w:rsidRPr="003A16E1">
        <w:t xml:space="preserve">who for the time being is entitled (by assignment, novation or otherwise) to that party's </w:t>
      </w:r>
      <w:r w:rsidR="00A044DA" w:rsidRPr="003A16E1">
        <w:rPr>
          <w:rFonts w:cs="Arial"/>
          <w:szCs w:val="24"/>
        </w:rPr>
        <w:t>rights under this Agreement (or any interest in those rights); or</w:t>
      </w:r>
    </w:p>
    <w:p w14:paraId="05752A6A" w14:textId="12F5E5EB" w:rsidR="001A5496" w:rsidRDefault="00CF2C4B" w:rsidP="001D29A2">
      <w:pPr>
        <w:pStyle w:val="Terms"/>
        <w:numPr>
          <w:ilvl w:val="0"/>
          <w:numId w:val="0"/>
        </w:numPr>
        <w:ind w:left="1440" w:hanging="1440"/>
      </w:pPr>
      <w:r>
        <w:t>2</w:t>
      </w:r>
      <w:r w:rsidR="004A28BD">
        <w:t>3</w:t>
      </w:r>
      <w:r>
        <w:t>.2.2</w:t>
      </w:r>
      <w:r>
        <w:tab/>
      </w:r>
      <w:r w:rsidR="00A044DA" w:rsidRPr="003A16E1">
        <w:t xml:space="preserve">who, as administrator, liquidator or otherwise, is entitled to exercise those rights; and </w:t>
      </w:r>
      <w:proofErr w:type="gramStart"/>
      <w:r w:rsidR="00A044DA" w:rsidRPr="003A16E1">
        <w:t>in particular those</w:t>
      </w:r>
      <w:proofErr w:type="gramEnd"/>
      <w:r w:rsidR="00A044DA" w:rsidRPr="003A16E1">
        <w:t xml:space="preserve"> references include a person to whom those rights (or any interest in those rights) are transferred or pass </w:t>
      </w:r>
      <w:proofErr w:type="gramStart"/>
      <w:r w:rsidR="00A044DA" w:rsidRPr="003A16E1">
        <w:t>as a result of</w:t>
      </w:r>
      <w:proofErr w:type="gramEnd"/>
      <w:r w:rsidR="00A044DA" w:rsidRPr="003A16E1">
        <w:t xml:space="preserve"> a merger, division, reconstruction or other reorganisation involving that party. For this purpose, references to a party's rights under this Agreement include any similar rights to which another person becomes entitled </w:t>
      </w:r>
      <w:proofErr w:type="gramStart"/>
      <w:r w:rsidR="00A044DA" w:rsidRPr="003A16E1">
        <w:t>as a result of</w:t>
      </w:r>
      <w:proofErr w:type="gramEnd"/>
      <w:r w:rsidR="00A044DA" w:rsidRPr="003A16E1">
        <w:t xml:space="preserve"> a novation of this Agreement.</w:t>
      </w:r>
    </w:p>
    <w:p w14:paraId="7AE8DD86" w14:textId="77777777" w:rsidR="00A91533" w:rsidRPr="003A16E1" w:rsidRDefault="00A91533" w:rsidP="00A91533">
      <w:pPr>
        <w:pStyle w:val="Terms"/>
        <w:numPr>
          <w:ilvl w:val="0"/>
          <w:numId w:val="0"/>
        </w:numPr>
      </w:pPr>
    </w:p>
    <w:p w14:paraId="528766A6" w14:textId="124B4E53" w:rsidR="00A044DA" w:rsidRPr="00666E03" w:rsidRDefault="00CF2C4B" w:rsidP="00CF2C4B">
      <w:pPr>
        <w:pStyle w:val="Terms"/>
        <w:numPr>
          <w:ilvl w:val="0"/>
          <w:numId w:val="0"/>
        </w:numPr>
        <w:rPr>
          <w:b/>
        </w:rPr>
      </w:pPr>
      <w:r>
        <w:rPr>
          <w:b/>
        </w:rPr>
        <w:t>2</w:t>
      </w:r>
      <w:r w:rsidR="004A28BD">
        <w:rPr>
          <w:b/>
        </w:rPr>
        <w:t>4</w:t>
      </w:r>
      <w:r>
        <w:rPr>
          <w:b/>
        </w:rPr>
        <w:tab/>
      </w:r>
      <w:r w:rsidR="00A044DA" w:rsidRPr="00666E03">
        <w:rPr>
          <w:b/>
        </w:rPr>
        <w:t xml:space="preserve">Waiver </w:t>
      </w:r>
    </w:p>
    <w:p w14:paraId="2F79C9A5" w14:textId="77777777" w:rsidR="00A044DA" w:rsidRDefault="00A044DA" w:rsidP="00A91533">
      <w:pPr>
        <w:pStyle w:val="BodyTextIndent"/>
      </w:pPr>
      <w:r w:rsidRPr="003A16E1">
        <w:t>No delay, neglect or forbearance on the part of either party in enforcing against the other party any term or condition of this Agreement shall either be or be deemed to be a waiver or in any way prejudice any right of that party under this Agreement. No right, power or remedy in this Agreement conferred upon or reserved for either party is exclusive of any other right, power or remedy available to that party.</w:t>
      </w:r>
    </w:p>
    <w:p w14:paraId="6E398286" w14:textId="77777777" w:rsidR="00A91533" w:rsidRPr="003A16E1" w:rsidRDefault="00A91533" w:rsidP="00A91533">
      <w:pPr>
        <w:ind w:left="720"/>
        <w:rPr>
          <w:rFonts w:ascii="Arial" w:hAnsi="Arial" w:cs="Arial"/>
          <w:sz w:val="24"/>
          <w:szCs w:val="24"/>
        </w:rPr>
      </w:pPr>
    </w:p>
    <w:p w14:paraId="2F5148BD" w14:textId="22455083" w:rsidR="00A044DA" w:rsidRPr="00666E03" w:rsidRDefault="004A28BD" w:rsidP="00CF2C4B">
      <w:pPr>
        <w:pStyle w:val="Terms"/>
        <w:numPr>
          <w:ilvl w:val="0"/>
          <w:numId w:val="0"/>
        </w:numPr>
        <w:rPr>
          <w:b/>
        </w:rPr>
      </w:pPr>
      <w:r>
        <w:rPr>
          <w:b/>
        </w:rPr>
        <w:t>25</w:t>
      </w:r>
      <w:r w:rsidR="00CF2C4B">
        <w:rPr>
          <w:b/>
        </w:rPr>
        <w:tab/>
      </w:r>
      <w:r w:rsidR="00A044DA" w:rsidRPr="00666E03">
        <w:rPr>
          <w:b/>
        </w:rPr>
        <w:t xml:space="preserve">Counterparts </w:t>
      </w:r>
    </w:p>
    <w:p w14:paraId="5C605074" w14:textId="2CC3B3B3" w:rsidR="00A044DA" w:rsidRDefault="00A044DA" w:rsidP="00A91533">
      <w:pPr>
        <w:pStyle w:val="BodyTextIndent"/>
      </w:pPr>
      <w:r w:rsidRPr="003A16E1">
        <w:t>This Agreement may be executed in any number of counterparts or duplicates, each of which shall be an original, and such counterparts or duplicates shall together constitute one and the same agreement.</w:t>
      </w:r>
    </w:p>
    <w:p w14:paraId="75FB4B27" w14:textId="77777777" w:rsidR="00A91533" w:rsidRPr="003A16E1" w:rsidRDefault="00A91533" w:rsidP="00A91533">
      <w:pPr>
        <w:ind w:left="720"/>
        <w:rPr>
          <w:rFonts w:ascii="Arial" w:hAnsi="Arial" w:cs="Arial"/>
          <w:sz w:val="24"/>
          <w:szCs w:val="24"/>
        </w:rPr>
      </w:pPr>
    </w:p>
    <w:p w14:paraId="447F0F47" w14:textId="09AE0EE8" w:rsidR="00A044DA" w:rsidRPr="00666E03" w:rsidRDefault="00CF2C4B" w:rsidP="00CF2C4B">
      <w:pPr>
        <w:pStyle w:val="Terms"/>
        <w:numPr>
          <w:ilvl w:val="0"/>
          <w:numId w:val="0"/>
        </w:numPr>
        <w:rPr>
          <w:b/>
        </w:rPr>
      </w:pPr>
      <w:r>
        <w:rPr>
          <w:b/>
        </w:rPr>
        <w:t>2</w:t>
      </w:r>
      <w:r w:rsidR="004A28BD">
        <w:rPr>
          <w:b/>
        </w:rPr>
        <w:t>6</w:t>
      </w:r>
      <w:r>
        <w:rPr>
          <w:b/>
        </w:rPr>
        <w:tab/>
      </w:r>
      <w:r w:rsidR="00A044DA" w:rsidRPr="00666E03">
        <w:rPr>
          <w:b/>
        </w:rPr>
        <w:t xml:space="preserve">Subcontracting </w:t>
      </w:r>
    </w:p>
    <w:p w14:paraId="5979F739" w14:textId="77777777" w:rsidR="006153A8" w:rsidRDefault="00A044DA" w:rsidP="00A91533">
      <w:pPr>
        <w:pStyle w:val="BodyTextIndent"/>
      </w:pPr>
      <w:r w:rsidRPr="003A16E1">
        <w:t xml:space="preserve">With the prior written consent of the Council (such consent not to be unreasonably withheld or delayed) the </w:t>
      </w:r>
      <w:r w:rsidR="0014181E">
        <w:t>Supplier</w:t>
      </w:r>
      <w:r w:rsidRPr="003A16E1">
        <w:t xml:space="preserve"> may perform any or all of its obligations under this Agreement through agents or sub-contractors, provided that the </w:t>
      </w:r>
      <w:r w:rsidR="0014181E">
        <w:t>Supplier</w:t>
      </w:r>
      <w:r w:rsidRPr="003A16E1">
        <w:t xml:space="preserve"> shall remain liable for such performance and shall indemnify the Council against any loss or damage suffered by the Council arising from any act or omission of such agents or sub-contractors</w:t>
      </w:r>
      <w:r w:rsidR="00A91533">
        <w:t>.</w:t>
      </w:r>
    </w:p>
    <w:p w14:paraId="370E3D25" w14:textId="77777777" w:rsidR="00A91533" w:rsidRDefault="00A91533" w:rsidP="00A91533">
      <w:pPr>
        <w:ind w:left="720"/>
        <w:rPr>
          <w:rFonts w:ascii="Arial" w:hAnsi="Arial" w:cs="Arial"/>
          <w:sz w:val="24"/>
          <w:szCs w:val="24"/>
        </w:rPr>
      </w:pPr>
    </w:p>
    <w:p w14:paraId="384C7C73" w14:textId="79B41ABD" w:rsidR="00A044DA" w:rsidRPr="00666E03" w:rsidRDefault="00CF2C4B" w:rsidP="00CF2C4B">
      <w:pPr>
        <w:pStyle w:val="Terms"/>
        <w:numPr>
          <w:ilvl w:val="0"/>
          <w:numId w:val="0"/>
        </w:numPr>
        <w:rPr>
          <w:b/>
        </w:rPr>
      </w:pPr>
      <w:r>
        <w:rPr>
          <w:b/>
        </w:rPr>
        <w:t>2</w:t>
      </w:r>
      <w:r w:rsidR="004A28BD">
        <w:rPr>
          <w:b/>
        </w:rPr>
        <w:t>7</w:t>
      </w:r>
      <w:r>
        <w:rPr>
          <w:b/>
        </w:rPr>
        <w:tab/>
      </w:r>
      <w:r w:rsidR="00A044DA" w:rsidRPr="00666E03">
        <w:rPr>
          <w:b/>
        </w:rPr>
        <w:t xml:space="preserve">Language </w:t>
      </w:r>
    </w:p>
    <w:p w14:paraId="694F109B" w14:textId="77777777" w:rsidR="006153A8" w:rsidRDefault="00A044DA" w:rsidP="00A91533">
      <w:pPr>
        <w:pStyle w:val="BodyTextIndent"/>
      </w:pPr>
      <w:r w:rsidRPr="003A16E1">
        <w:t>This Agreement is made only in the English language. If there is any conflict in the meaning between the English language version of this Agreement and any version or translation of it in any other language, the English language version shall prevail.</w:t>
      </w:r>
    </w:p>
    <w:p w14:paraId="193CF96E" w14:textId="77777777" w:rsidR="00A91533" w:rsidRDefault="00A91533" w:rsidP="00A91533">
      <w:pPr>
        <w:ind w:left="720"/>
        <w:rPr>
          <w:rFonts w:ascii="Arial" w:hAnsi="Arial" w:cs="Arial"/>
          <w:sz w:val="24"/>
          <w:szCs w:val="24"/>
        </w:rPr>
      </w:pPr>
    </w:p>
    <w:p w14:paraId="5339B2BF" w14:textId="04734101" w:rsidR="00A044DA" w:rsidRPr="00666E03" w:rsidRDefault="00CF2C4B" w:rsidP="00CF2C4B">
      <w:pPr>
        <w:pStyle w:val="Terms"/>
        <w:numPr>
          <w:ilvl w:val="0"/>
          <w:numId w:val="0"/>
        </w:numPr>
        <w:rPr>
          <w:b/>
        </w:rPr>
      </w:pPr>
      <w:r>
        <w:rPr>
          <w:b/>
        </w:rPr>
        <w:t>2</w:t>
      </w:r>
      <w:r w:rsidR="004A28BD">
        <w:rPr>
          <w:b/>
        </w:rPr>
        <w:t>8</w:t>
      </w:r>
      <w:r>
        <w:rPr>
          <w:b/>
        </w:rPr>
        <w:tab/>
      </w:r>
      <w:r w:rsidR="00A044DA" w:rsidRPr="00666E03">
        <w:rPr>
          <w:b/>
        </w:rPr>
        <w:t>Costs and expenses</w:t>
      </w:r>
    </w:p>
    <w:p w14:paraId="678B35A8" w14:textId="77777777" w:rsidR="00A044DA" w:rsidRDefault="00A044DA" w:rsidP="00A91533">
      <w:pPr>
        <w:pStyle w:val="BodyTextIndent"/>
      </w:pPr>
      <w:r w:rsidRPr="003A16E1">
        <w:t xml:space="preserve">The Council and the </w:t>
      </w:r>
      <w:r w:rsidR="0014181E">
        <w:t>Supplier</w:t>
      </w:r>
      <w:r w:rsidRPr="003A16E1">
        <w:t xml:space="preserve"> bear their own legal costs and other costs and expenses arising in connection with the drafting, negotiation and execution of this Agreement</w:t>
      </w:r>
      <w:r w:rsidR="00392E63">
        <w:t xml:space="preserve"> and any other document or agreement </w:t>
      </w:r>
      <w:r w:rsidR="00392E63">
        <w:lastRenderedPageBreak/>
        <w:t>required pursuant to it.</w:t>
      </w:r>
    </w:p>
    <w:p w14:paraId="629659ED" w14:textId="77777777" w:rsidR="00A91533" w:rsidRPr="003A16E1" w:rsidRDefault="00A91533" w:rsidP="00A91533">
      <w:pPr>
        <w:ind w:left="720"/>
        <w:rPr>
          <w:rFonts w:ascii="Arial" w:hAnsi="Arial" w:cs="Arial"/>
          <w:sz w:val="24"/>
          <w:szCs w:val="24"/>
        </w:rPr>
      </w:pPr>
    </w:p>
    <w:p w14:paraId="3D04C884" w14:textId="6CDEF863" w:rsidR="00A044DA" w:rsidRPr="00666E03" w:rsidRDefault="00CF2C4B" w:rsidP="00CF2C4B">
      <w:pPr>
        <w:pStyle w:val="Terms"/>
        <w:numPr>
          <w:ilvl w:val="0"/>
          <w:numId w:val="0"/>
        </w:numPr>
        <w:rPr>
          <w:b/>
        </w:rPr>
      </w:pPr>
      <w:r>
        <w:rPr>
          <w:b/>
        </w:rPr>
        <w:t>2</w:t>
      </w:r>
      <w:r w:rsidR="004A28BD">
        <w:rPr>
          <w:b/>
        </w:rPr>
        <w:t>9</w:t>
      </w:r>
      <w:r>
        <w:rPr>
          <w:b/>
        </w:rPr>
        <w:tab/>
      </w:r>
      <w:r w:rsidR="00A044DA" w:rsidRPr="00666E03">
        <w:rPr>
          <w:b/>
        </w:rPr>
        <w:t>Third parties</w:t>
      </w:r>
    </w:p>
    <w:p w14:paraId="7B8D4D9C" w14:textId="77777777" w:rsidR="00A044DA" w:rsidRDefault="00A044DA" w:rsidP="00A91533">
      <w:pPr>
        <w:pStyle w:val="BodyTextIndent"/>
      </w:pPr>
      <w:r w:rsidRPr="003A16E1">
        <w:t xml:space="preserve">The Council and the </w:t>
      </w:r>
      <w:r w:rsidR="0014181E">
        <w:t>Supplier</w:t>
      </w:r>
      <w:r w:rsidRPr="003A16E1">
        <w:t xml:space="preserve"> confirm their intent not to confer any rights on any third parties by virtue of this Agreement and accordingly the Contracts (Rights of Third Parties) Act 1999 shall not apply to this Agreement</w:t>
      </w:r>
      <w:r w:rsidR="00A91533">
        <w:t>.</w:t>
      </w:r>
    </w:p>
    <w:p w14:paraId="76E75BD2" w14:textId="77777777" w:rsidR="00A91533" w:rsidRDefault="00A91533" w:rsidP="00A91533">
      <w:pPr>
        <w:ind w:left="720"/>
        <w:rPr>
          <w:rFonts w:ascii="Arial" w:hAnsi="Arial" w:cs="Arial"/>
          <w:sz w:val="24"/>
          <w:szCs w:val="24"/>
        </w:rPr>
      </w:pPr>
    </w:p>
    <w:p w14:paraId="24BA74C3" w14:textId="7FF7F7E9" w:rsidR="00A044DA" w:rsidRPr="00666E03" w:rsidRDefault="004A28BD" w:rsidP="00CF2C4B">
      <w:pPr>
        <w:pStyle w:val="Terms"/>
        <w:numPr>
          <w:ilvl w:val="0"/>
          <w:numId w:val="0"/>
        </w:numPr>
        <w:rPr>
          <w:b/>
        </w:rPr>
      </w:pPr>
      <w:r>
        <w:rPr>
          <w:b/>
        </w:rPr>
        <w:t>30</w:t>
      </w:r>
      <w:r w:rsidR="00CF2C4B">
        <w:rPr>
          <w:b/>
        </w:rPr>
        <w:tab/>
      </w:r>
      <w:r w:rsidR="00A044DA" w:rsidRPr="00666E03">
        <w:rPr>
          <w:b/>
        </w:rPr>
        <w:t>Proper law and jurisdiction</w:t>
      </w:r>
    </w:p>
    <w:p w14:paraId="201E1EDB" w14:textId="77777777" w:rsidR="00A044DA" w:rsidRDefault="00A044DA" w:rsidP="00A91533">
      <w:pPr>
        <w:pStyle w:val="BodyTextIndent"/>
      </w:pPr>
      <w:r w:rsidRPr="003A16E1">
        <w:t>This Agreement and all matters arising from it and any dispute resolutions referred to below shall be governed by and construed in accordance with English law notwithstanding the conflict of law provisions and other mandatory legal provisions</w:t>
      </w:r>
      <w:r>
        <w:t>.</w:t>
      </w:r>
    </w:p>
    <w:p w14:paraId="3E926C02" w14:textId="77777777" w:rsidR="00A91533" w:rsidRDefault="00A91533" w:rsidP="00A91533">
      <w:pPr>
        <w:ind w:left="720"/>
        <w:rPr>
          <w:rFonts w:ascii="Arial" w:hAnsi="Arial" w:cs="Arial"/>
          <w:sz w:val="24"/>
          <w:szCs w:val="24"/>
        </w:rPr>
      </w:pPr>
    </w:p>
    <w:p w14:paraId="12466843" w14:textId="1E5E1062" w:rsidR="009B42F7" w:rsidRPr="003920F6" w:rsidRDefault="004A28BD" w:rsidP="00CF2C4B">
      <w:pPr>
        <w:pStyle w:val="Terms"/>
        <w:numPr>
          <w:ilvl w:val="0"/>
          <w:numId w:val="0"/>
        </w:numPr>
        <w:rPr>
          <w:b/>
        </w:rPr>
      </w:pPr>
      <w:r>
        <w:rPr>
          <w:b/>
        </w:rPr>
        <w:t>31</w:t>
      </w:r>
      <w:r w:rsidR="00CF2C4B">
        <w:rPr>
          <w:b/>
        </w:rPr>
        <w:tab/>
      </w:r>
      <w:r w:rsidR="00647C38">
        <w:rPr>
          <w:b/>
        </w:rPr>
        <w:t>Settlement of Disputes</w:t>
      </w:r>
      <w:r w:rsidR="009B42F7" w:rsidRPr="003920F6">
        <w:rPr>
          <w:b/>
        </w:rPr>
        <w:t xml:space="preserve"> </w:t>
      </w:r>
    </w:p>
    <w:p w14:paraId="321A9C85" w14:textId="3CB7E180" w:rsidR="00A044DA" w:rsidRDefault="009B42F7" w:rsidP="00A91533">
      <w:pPr>
        <w:pStyle w:val="BodyTextIndent"/>
      </w:pPr>
      <w:r w:rsidRPr="003A16E1">
        <w:t xml:space="preserve">All disputes, differences or questions arising out of this Agreement or as to the rights of obligations of the parties under it or in connection with its construction shall be </w:t>
      </w:r>
      <w:r w:rsidR="006F759E">
        <w:t>s</w:t>
      </w:r>
      <w:r w:rsidR="00647C38">
        <w:t xml:space="preserve">ettled in accordance with provisions of the </w:t>
      </w:r>
      <w:r w:rsidR="00DA401C">
        <w:t>MTC 20</w:t>
      </w:r>
      <w:r w:rsidR="00FC77AD">
        <w:t>24</w:t>
      </w:r>
      <w:r w:rsidR="00647C38">
        <w:t xml:space="preserve">. </w:t>
      </w:r>
    </w:p>
    <w:p w14:paraId="41F36D69" w14:textId="77777777" w:rsidR="00041051" w:rsidRDefault="00041051" w:rsidP="00A91533">
      <w:pPr>
        <w:pStyle w:val="BodyTextIndent"/>
      </w:pPr>
    </w:p>
    <w:p w14:paraId="1CBB3466" w14:textId="77B2AF3B" w:rsidR="009810CF" w:rsidRDefault="00CA5771" w:rsidP="00382412">
      <w:pPr>
        <w:rPr>
          <w:rFonts w:ascii="Arial" w:hAnsi="Arial" w:cs="Arial"/>
          <w:sz w:val="24"/>
          <w:szCs w:val="24"/>
        </w:rPr>
      </w:pPr>
      <w:r w:rsidRPr="00CA5771">
        <w:rPr>
          <w:rFonts w:ascii="Arial" w:hAnsi="Arial" w:cs="Arial"/>
          <w:sz w:val="24"/>
          <w:szCs w:val="24"/>
        </w:rPr>
        <w:t>IN WITNESS whereof the parties hereto have executed this Agreement the day and year first before written.</w:t>
      </w:r>
    </w:p>
    <w:p w14:paraId="54D5F2BD" w14:textId="77777777" w:rsidR="009810CF" w:rsidRDefault="009810CF" w:rsidP="00382412">
      <w:pPr>
        <w:rPr>
          <w:rFonts w:ascii="Arial" w:hAnsi="Arial" w:cs="Arial"/>
          <w:sz w:val="24"/>
          <w:szCs w:val="24"/>
        </w:rPr>
      </w:pPr>
    </w:p>
    <w:tbl>
      <w:tblPr>
        <w:tblW w:w="0" w:type="auto"/>
        <w:tblLook w:val="00A0" w:firstRow="1" w:lastRow="0" w:firstColumn="1" w:lastColumn="0" w:noHBand="0" w:noVBand="0"/>
      </w:tblPr>
      <w:tblGrid>
        <w:gridCol w:w="3523"/>
        <w:gridCol w:w="4789"/>
      </w:tblGrid>
      <w:tr w:rsidR="009B42F7" w:rsidRPr="00C6615C" w14:paraId="61C671B4" w14:textId="77777777" w:rsidTr="00C6615C">
        <w:tc>
          <w:tcPr>
            <w:tcW w:w="3708" w:type="dxa"/>
          </w:tcPr>
          <w:p w14:paraId="2ECE13A7" w14:textId="77777777" w:rsidR="009B42F7" w:rsidRPr="00C6615C" w:rsidRDefault="009B42F7" w:rsidP="009B42F7">
            <w:pPr>
              <w:rPr>
                <w:rFonts w:ascii="Arial" w:hAnsi="Arial" w:cs="Arial"/>
                <w:sz w:val="24"/>
                <w:szCs w:val="24"/>
              </w:rPr>
            </w:pPr>
            <w:r w:rsidRPr="00C6615C">
              <w:rPr>
                <w:rFonts w:ascii="Arial" w:hAnsi="Arial" w:cs="Arial"/>
                <w:sz w:val="24"/>
                <w:szCs w:val="24"/>
              </w:rPr>
              <w:t xml:space="preserve">The Common Seal of </w:t>
            </w:r>
          </w:p>
          <w:p w14:paraId="32D4C316" w14:textId="7552D0A6" w:rsidR="009B42F7" w:rsidRPr="00C6615C" w:rsidRDefault="009B42F7" w:rsidP="00363813">
            <w:pPr>
              <w:ind w:right="-124"/>
              <w:rPr>
                <w:rFonts w:ascii="Arial" w:hAnsi="Arial" w:cs="Arial"/>
                <w:sz w:val="24"/>
                <w:szCs w:val="24"/>
              </w:rPr>
            </w:pPr>
            <w:r w:rsidRPr="00C6615C">
              <w:rPr>
                <w:rFonts w:ascii="Arial" w:hAnsi="Arial" w:cs="Arial"/>
                <w:sz w:val="24"/>
                <w:szCs w:val="24"/>
              </w:rPr>
              <w:t>The Vale of Glamorgan</w:t>
            </w:r>
            <w:r w:rsidR="0086090F">
              <w:rPr>
                <w:rFonts w:ascii="Arial" w:hAnsi="Arial" w:cs="Arial"/>
                <w:sz w:val="24"/>
                <w:szCs w:val="24"/>
              </w:rPr>
              <w:t xml:space="preserve"> </w:t>
            </w:r>
            <w:r w:rsidRPr="00C6615C">
              <w:rPr>
                <w:rFonts w:ascii="Arial" w:hAnsi="Arial" w:cs="Arial"/>
                <w:sz w:val="24"/>
                <w:szCs w:val="24"/>
              </w:rPr>
              <w:t>Council</w:t>
            </w:r>
          </w:p>
          <w:p w14:paraId="274CFF88" w14:textId="77777777" w:rsidR="009B42F7" w:rsidRPr="00C6615C" w:rsidRDefault="009B42F7" w:rsidP="009B42F7">
            <w:pPr>
              <w:rPr>
                <w:rFonts w:ascii="Arial" w:hAnsi="Arial" w:cs="Arial"/>
                <w:sz w:val="24"/>
                <w:szCs w:val="24"/>
              </w:rPr>
            </w:pPr>
            <w:r w:rsidRPr="00C6615C">
              <w:rPr>
                <w:rFonts w:ascii="Arial" w:hAnsi="Arial" w:cs="Arial"/>
                <w:sz w:val="24"/>
                <w:szCs w:val="24"/>
              </w:rPr>
              <w:t>was affixed in the presence of:</w:t>
            </w:r>
          </w:p>
          <w:p w14:paraId="4FF3C465" w14:textId="77777777" w:rsidR="009B42F7" w:rsidRPr="00C6615C" w:rsidRDefault="009B42F7" w:rsidP="00382412">
            <w:pPr>
              <w:rPr>
                <w:rFonts w:ascii="Arial" w:hAnsi="Arial" w:cs="Arial"/>
                <w:sz w:val="24"/>
                <w:szCs w:val="24"/>
              </w:rPr>
            </w:pPr>
          </w:p>
        </w:tc>
        <w:tc>
          <w:tcPr>
            <w:tcW w:w="4820" w:type="dxa"/>
          </w:tcPr>
          <w:p w14:paraId="55C2352D" w14:textId="77777777" w:rsidR="009B42F7" w:rsidRPr="00C6615C" w:rsidRDefault="009B42F7" w:rsidP="009B42F7">
            <w:pPr>
              <w:rPr>
                <w:rFonts w:ascii="Arial" w:hAnsi="Arial" w:cs="Arial"/>
                <w:sz w:val="24"/>
                <w:szCs w:val="24"/>
              </w:rPr>
            </w:pPr>
          </w:p>
          <w:p w14:paraId="167EDB10" w14:textId="77777777" w:rsidR="009B42F7" w:rsidRPr="00C6615C" w:rsidRDefault="009B42F7" w:rsidP="009B42F7">
            <w:pPr>
              <w:rPr>
                <w:rFonts w:ascii="Arial" w:hAnsi="Arial" w:cs="Arial"/>
                <w:sz w:val="24"/>
                <w:szCs w:val="24"/>
              </w:rPr>
            </w:pPr>
          </w:p>
          <w:p w14:paraId="1BA6B4E1" w14:textId="77777777" w:rsidR="009B42F7" w:rsidRPr="00C6615C" w:rsidRDefault="009B42F7" w:rsidP="009B42F7">
            <w:pPr>
              <w:rPr>
                <w:rFonts w:ascii="Arial" w:hAnsi="Arial" w:cs="Arial"/>
                <w:sz w:val="24"/>
                <w:szCs w:val="24"/>
              </w:rPr>
            </w:pPr>
          </w:p>
          <w:p w14:paraId="6575DAD3" w14:textId="77777777" w:rsidR="009B42F7" w:rsidRPr="00C6615C" w:rsidRDefault="009B42F7" w:rsidP="009B42F7">
            <w:pPr>
              <w:rPr>
                <w:rFonts w:ascii="Arial" w:hAnsi="Arial" w:cs="Arial"/>
                <w:sz w:val="24"/>
                <w:szCs w:val="24"/>
              </w:rPr>
            </w:pPr>
          </w:p>
          <w:p w14:paraId="7558CE9B" w14:textId="77777777" w:rsidR="009B42F7" w:rsidRPr="00C6615C" w:rsidRDefault="009B42F7" w:rsidP="009B42F7">
            <w:pPr>
              <w:rPr>
                <w:rFonts w:ascii="Arial" w:hAnsi="Arial" w:cs="Arial"/>
                <w:sz w:val="24"/>
                <w:szCs w:val="24"/>
              </w:rPr>
            </w:pPr>
          </w:p>
          <w:p w14:paraId="6AFAF71C" w14:textId="77777777" w:rsidR="009B42F7" w:rsidRPr="00C6615C" w:rsidRDefault="009B42F7" w:rsidP="009B42F7">
            <w:pPr>
              <w:rPr>
                <w:rFonts w:ascii="Arial" w:hAnsi="Arial" w:cs="Arial"/>
                <w:sz w:val="24"/>
                <w:szCs w:val="24"/>
              </w:rPr>
            </w:pPr>
          </w:p>
          <w:p w14:paraId="38E6CF1B" w14:textId="77777777" w:rsidR="009B42F7" w:rsidRPr="00C6615C" w:rsidRDefault="009B42F7" w:rsidP="009B42F7">
            <w:pPr>
              <w:rPr>
                <w:rFonts w:ascii="Arial" w:hAnsi="Arial" w:cs="Arial"/>
                <w:sz w:val="24"/>
                <w:szCs w:val="24"/>
              </w:rPr>
            </w:pPr>
          </w:p>
          <w:p w14:paraId="09A401E0" w14:textId="77777777" w:rsidR="009B42F7" w:rsidRPr="00C6615C" w:rsidRDefault="009B42F7" w:rsidP="009B42F7">
            <w:pPr>
              <w:rPr>
                <w:rFonts w:ascii="Arial" w:hAnsi="Arial" w:cs="Arial"/>
                <w:sz w:val="24"/>
                <w:szCs w:val="24"/>
              </w:rPr>
            </w:pPr>
          </w:p>
          <w:p w14:paraId="73E8914A" w14:textId="77777777" w:rsidR="009B42F7" w:rsidRPr="00C6615C" w:rsidRDefault="009B42F7" w:rsidP="009B42F7">
            <w:pPr>
              <w:rPr>
                <w:rFonts w:ascii="Arial" w:hAnsi="Arial" w:cs="Arial"/>
                <w:sz w:val="24"/>
                <w:szCs w:val="24"/>
              </w:rPr>
            </w:pPr>
          </w:p>
          <w:p w14:paraId="3C1AB673" w14:textId="77777777" w:rsidR="009B42F7" w:rsidRPr="00C6615C" w:rsidRDefault="009B42F7" w:rsidP="009B42F7">
            <w:pPr>
              <w:rPr>
                <w:rFonts w:ascii="Arial" w:hAnsi="Arial" w:cs="Arial"/>
                <w:sz w:val="24"/>
                <w:szCs w:val="24"/>
              </w:rPr>
            </w:pPr>
            <w:r w:rsidRPr="00C6615C">
              <w:rPr>
                <w:rFonts w:ascii="Arial" w:hAnsi="Arial" w:cs="Arial"/>
                <w:sz w:val="24"/>
                <w:szCs w:val="24"/>
              </w:rPr>
              <w:t>…………………………………………….</w:t>
            </w:r>
          </w:p>
          <w:p w14:paraId="67D62946" w14:textId="51F95210" w:rsidR="009B42F7" w:rsidRPr="00C6615C" w:rsidRDefault="0014181E" w:rsidP="009B42F7">
            <w:pPr>
              <w:rPr>
                <w:rFonts w:ascii="Arial" w:hAnsi="Arial" w:cs="Arial"/>
                <w:sz w:val="24"/>
                <w:szCs w:val="24"/>
              </w:rPr>
            </w:pPr>
            <w:r w:rsidRPr="00C6615C">
              <w:rPr>
                <w:rFonts w:ascii="Arial" w:hAnsi="Arial" w:cs="Arial"/>
                <w:sz w:val="24"/>
                <w:szCs w:val="24"/>
              </w:rPr>
              <w:t>Head of Legal</w:t>
            </w:r>
            <w:r w:rsidR="009B42F7" w:rsidRPr="00C6615C">
              <w:rPr>
                <w:rFonts w:ascii="Arial" w:hAnsi="Arial" w:cs="Arial"/>
                <w:sz w:val="24"/>
                <w:szCs w:val="24"/>
              </w:rPr>
              <w:t xml:space="preserve"> </w:t>
            </w:r>
            <w:r w:rsidR="00C96E55">
              <w:rPr>
                <w:rFonts w:ascii="Arial" w:hAnsi="Arial" w:cs="Arial"/>
                <w:sz w:val="24"/>
                <w:szCs w:val="24"/>
              </w:rPr>
              <w:t xml:space="preserve">and Democratic </w:t>
            </w:r>
            <w:r w:rsidR="009B42F7" w:rsidRPr="00C6615C">
              <w:rPr>
                <w:rFonts w:ascii="Arial" w:hAnsi="Arial" w:cs="Arial"/>
                <w:sz w:val="24"/>
                <w:szCs w:val="24"/>
              </w:rPr>
              <w:t>Services</w:t>
            </w:r>
            <w:r w:rsidR="00D26D70">
              <w:rPr>
                <w:rFonts w:ascii="Arial" w:hAnsi="Arial" w:cs="Arial"/>
                <w:sz w:val="24"/>
                <w:szCs w:val="24"/>
              </w:rPr>
              <w:t>/Operational Manager – Legal Services</w:t>
            </w:r>
            <w:r w:rsidR="009B42F7" w:rsidRPr="00C6615C">
              <w:rPr>
                <w:rFonts w:ascii="Arial" w:hAnsi="Arial" w:cs="Arial"/>
                <w:sz w:val="24"/>
                <w:szCs w:val="24"/>
              </w:rPr>
              <w:t xml:space="preserve"> </w:t>
            </w:r>
          </w:p>
          <w:p w14:paraId="1DFA57EB" w14:textId="77777777" w:rsidR="009B42F7" w:rsidRPr="00C6615C" w:rsidRDefault="009B42F7" w:rsidP="009B42F7">
            <w:pPr>
              <w:rPr>
                <w:rFonts w:ascii="Arial" w:hAnsi="Arial" w:cs="Arial"/>
                <w:sz w:val="24"/>
                <w:szCs w:val="24"/>
              </w:rPr>
            </w:pPr>
          </w:p>
          <w:p w14:paraId="280BA505" w14:textId="77777777" w:rsidR="009B42F7" w:rsidRPr="00C6615C" w:rsidRDefault="009B42F7" w:rsidP="00382412">
            <w:pPr>
              <w:rPr>
                <w:rFonts w:ascii="Arial" w:hAnsi="Arial" w:cs="Arial"/>
                <w:sz w:val="24"/>
                <w:szCs w:val="24"/>
              </w:rPr>
            </w:pPr>
          </w:p>
        </w:tc>
      </w:tr>
      <w:tr w:rsidR="009B42F7" w:rsidRPr="00C6615C" w14:paraId="236C8AC6" w14:textId="77777777" w:rsidTr="00C6615C">
        <w:tc>
          <w:tcPr>
            <w:tcW w:w="3708" w:type="dxa"/>
          </w:tcPr>
          <w:p w14:paraId="1504EBC6" w14:textId="77777777" w:rsidR="009B42F7" w:rsidRPr="00C6615C" w:rsidRDefault="009B42F7" w:rsidP="004D1724">
            <w:pPr>
              <w:rPr>
                <w:rFonts w:ascii="Arial" w:hAnsi="Arial" w:cs="Arial"/>
                <w:sz w:val="24"/>
                <w:szCs w:val="24"/>
              </w:rPr>
            </w:pPr>
            <w:r w:rsidRPr="00C6615C">
              <w:rPr>
                <w:rFonts w:ascii="Arial" w:hAnsi="Arial" w:cs="Arial"/>
                <w:sz w:val="24"/>
                <w:szCs w:val="24"/>
              </w:rPr>
              <w:t xml:space="preserve">Signed </w:t>
            </w:r>
            <w:r w:rsidR="004D1724">
              <w:rPr>
                <w:rFonts w:ascii="Arial" w:hAnsi="Arial" w:cs="Arial"/>
                <w:sz w:val="24"/>
                <w:szCs w:val="24"/>
              </w:rPr>
              <w:t xml:space="preserve">as a deed </w:t>
            </w:r>
            <w:r w:rsidRPr="00C6615C">
              <w:rPr>
                <w:rFonts w:ascii="Arial" w:hAnsi="Arial" w:cs="Arial"/>
                <w:sz w:val="24"/>
                <w:szCs w:val="24"/>
              </w:rPr>
              <w:t>for and on behalf of the</w:t>
            </w:r>
            <w:r w:rsidR="004D1724">
              <w:rPr>
                <w:rFonts w:ascii="Arial" w:hAnsi="Arial" w:cs="Arial"/>
                <w:sz w:val="24"/>
                <w:szCs w:val="24"/>
              </w:rPr>
              <w:t xml:space="preserve"> (company name) by</w:t>
            </w:r>
            <w:r w:rsidRPr="00C6615C">
              <w:rPr>
                <w:rFonts w:ascii="Arial" w:hAnsi="Arial" w:cs="Arial"/>
                <w:sz w:val="24"/>
                <w:szCs w:val="24"/>
              </w:rPr>
              <w:t>:</w:t>
            </w:r>
          </w:p>
        </w:tc>
        <w:tc>
          <w:tcPr>
            <w:tcW w:w="4820" w:type="dxa"/>
          </w:tcPr>
          <w:p w14:paraId="78D5B530" w14:textId="77777777" w:rsidR="009B42F7" w:rsidRPr="00C6615C" w:rsidRDefault="009B42F7" w:rsidP="00382412">
            <w:pPr>
              <w:rPr>
                <w:rFonts w:ascii="Arial" w:hAnsi="Arial" w:cs="Arial"/>
                <w:sz w:val="24"/>
                <w:szCs w:val="24"/>
              </w:rPr>
            </w:pPr>
          </w:p>
          <w:p w14:paraId="3994DD5C" w14:textId="77777777" w:rsidR="009B42F7" w:rsidRPr="00C6615C" w:rsidRDefault="009B42F7" w:rsidP="00382412">
            <w:pPr>
              <w:rPr>
                <w:rFonts w:ascii="Arial" w:hAnsi="Arial" w:cs="Arial"/>
                <w:sz w:val="24"/>
                <w:szCs w:val="24"/>
              </w:rPr>
            </w:pPr>
          </w:p>
          <w:p w14:paraId="1EFCF40E" w14:textId="77777777" w:rsidR="009B42F7" w:rsidRPr="00C6615C" w:rsidRDefault="009B42F7" w:rsidP="00382412">
            <w:pPr>
              <w:rPr>
                <w:rFonts w:ascii="Arial" w:hAnsi="Arial" w:cs="Arial"/>
                <w:sz w:val="24"/>
                <w:szCs w:val="24"/>
              </w:rPr>
            </w:pPr>
          </w:p>
          <w:p w14:paraId="692B8A8F" w14:textId="77777777" w:rsidR="009B42F7" w:rsidRPr="00C6615C" w:rsidRDefault="009B42F7" w:rsidP="00382412">
            <w:pPr>
              <w:rPr>
                <w:rFonts w:ascii="Arial" w:hAnsi="Arial" w:cs="Arial"/>
                <w:sz w:val="24"/>
                <w:szCs w:val="24"/>
              </w:rPr>
            </w:pPr>
          </w:p>
          <w:p w14:paraId="466F891C" w14:textId="77777777" w:rsidR="009B42F7" w:rsidRPr="00C6615C" w:rsidRDefault="009B42F7" w:rsidP="00382412">
            <w:pPr>
              <w:rPr>
                <w:rFonts w:ascii="Arial" w:hAnsi="Arial" w:cs="Arial"/>
                <w:sz w:val="24"/>
                <w:szCs w:val="24"/>
              </w:rPr>
            </w:pPr>
          </w:p>
          <w:p w14:paraId="3FEBC5FF" w14:textId="77777777" w:rsidR="009B42F7" w:rsidRPr="00C6615C" w:rsidRDefault="009B42F7" w:rsidP="00382412">
            <w:pPr>
              <w:rPr>
                <w:rFonts w:ascii="Arial" w:hAnsi="Arial" w:cs="Arial"/>
                <w:sz w:val="24"/>
                <w:szCs w:val="24"/>
              </w:rPr>
            </w:pPr>
            <w:r w:rsidRPr="00C6615C">
              <w:rPr>
                <w:rFonts w:ascii="Arial" w:hAnsi="Arial" w:cs="Arial"/>
                <w:sz w:val="24"/>
                <w:szCs w:val="24"/>
              </w:rPr>
              <w:t>…………………………………………….</w:t>
            </w:r>
          </w:p>
          <w:p w14:paraId="5317A4C6" w14:textId="77777777" w:rsidR="009B42F7" w:rsidRDefault="009B42F7" w:rsidP="00382412">
            <w:pPr>
              <w:rPr>
                <w:rFonts w:ascii="Arial" w:hAnsi="Arial" w:cs="Arial"/>
                <w:sz w:val="24"/>
                <w:szCs w:val="24"/>
              </w:rPr>
            </w:pPr>
            <w:r w:rsidRPr="00C6615C">
              <w:rPr>
                <w:rFonts w:ascii="Arial" w:hAnsi="Arial" w:cs="Arial"/>
                <w:sz w:val="24"/>
                <w:szCs w:val="24"/>
              </w:rPr>
              <w:t>Authorised Signatory</w:t>
            </w:r>
          </w:p>
          <w:p w14:paraId="4D19114D" w14:textId="77777777" w:rsidR="004D1724" w:rsidRDefault="004D1724" w:rsidP="00382412">
            <w:pPr>
              <w:rPr>
                <w:rFonts w:ascii="Arial" w:hAnsi="Arial" w:cs="Arial"/>
                <w:sz w:val="24"/>
                <w:szCs w:val="24"/>
              </w:rPr>
            </w:pPr>
          </w:p>
          <w:p w14:paraId="55B99ADA" w14:textId="77777777" w:rsidR="004D1724" w:rsidRDefault="004D1724" w:rsidP="00382412">
            <w:pPr>
              <w:rPr>
                <w:rFonts w:ascii="Arial" w:hAnsi="Arial" w:cs="Arial"/>
                <w:sz w:val="24"/>
                <w:szCs w:val="24"/>
              </w:rPr>
            </w:pPr>
          </w:p>
          <w:p w14:paraId="4C767BE7" w14:textId="77777777" w:rsidR="004D1724" w:rsidRDefault="004D1724" w:rsidP="00382412">
            <w:pPr>
              <w:rPr>
                <w:rFonts w:ascii="Arial" w:hAnsi="Arial" w:cs="Arial"/>
                <w:sz w:val="24"/>
                <w:szCs w:val="24"/>
              </w:rPr>
            </w:pPr>
          </w:p>
          <w:p w14:paraId="787C3D88" w14:textId="77777777" w:rsidR="004D1724" w:rsidRDefault="004D1724" w:rsidP="00382412">
            <w:pPr>
              <w:rPr>
                <w:rFonts w:ascii="Arial" w:hAnsi="Arial" w:cs="Arial"/>
                <w:sz w:val="24"/>
                <w:szCs w:val="24"/>
              </w:rPr>
            </w:pPr>
          </w:p>
          <w:p w14:paraId="51518AD5" w14:textId="77777777" w:rsidR="004D1724" w:rsidRDefault="004D1724" w:rsidP="00382412">
            <w:pPr>
              <w:rPr>
                <w:rFonts w:ascii="Arial" w:hAnsi="Arial" w:cs="Arial"/>
                <w:sz w:val="24"/>
                <w:szCs w:val="24"/>
              </w:rPr>
            </w:pPr>
            <w:r>
              <w:rPr>
                <w:rFonts w:ascii="Arial" w:hAnsi="Arial" w:cs="Arial"/>
                <w:sz w:val="24"/>
                <w:szCs w:val="24"/>
              </w:rPr>
              <w:t>……………………………………………..</w:t>
            </w:r>
          </w:p>
          <w:p w14:paraId="4047F41B" w14:textId="77777777" w:rsidR="004D1724" w:rsidRPr="00C6615C" w:rsidRDefault="004D1724" w:rsidP="00382412">
            <w:pPr>
              <w:rPr>
                <w:rFonts w:ascii="Arial" w:hAnsi="Arial" w:cs="Arial"/>
                <w:sz w:val="24"/>
                <w:szCs w:val="24"/>
              </w:rPr>
            </w:pPr>
            <w:r>
              <w:rPr>
                <w:rFonts w:ascii="Arial" w:hAnsi="Arial" w:cs="Arial"/>
                <w:sz w:val="24"/>
                <w:szCs w:val="24"/>
              </w:rPr>
              <w:t>Authorised Signatory</w:t>
            </w:r>
          </w:p>
        </w:tc>
      </w:tr>
    </w:tbl>
    <w:p w14:paraId="1614950A" w14:textId="7278C52B" w:rsidR="009B42F7" w:rsidRDefault="007473B0" w:rsidP="00906D87">
      <w:pPr>
        <w:jc w:val="center"/>
        <w:rPr>
          <w:rFonts w:ascii="Arial" w:hAnsi="Arial" w:cs="Arial"/>
          <w:sz w:val="24"/>
          <w:szCs w:val="24"/>
        </w:rPr>
      </w:pPr>
      <w:r>
        <w:rPr>
          <w:rFonts w:ascii="Arial" w:hAnsi="Arial" w:cs="Arial"/>
          <w:sz w:val="24"/>
          <w:szCs w:val="24"/>
        </w:rPr>
        <w:lastRenderedPageBreak/>
        <w:t xml:space="preserve">Schedule 1 </w:t>
      </w:r>
      <w:r w:rsidR="002C72AA">
        <w:rPr>
          <w:rFonts w:ascii="Arial" w:hAnsi="Arial" w:cs="Arial"/>
          <w:sz w:val="24"/>
          <w:szCs w:val="24"/>
        </w:rPr>
        <w:t>– Schedule of Prices</w:t>
      </w:r>
    </w:p>
    <w:p w14:paraId="04085AD2" w14:textId="77777777" w:rsidR="00906D87" w:rsidRDefault="00906D87" w:rsidP="00906D87">
      <w:pPr>
        <w:jc w:val="center"/>
        <w:rPr>
          <w:rFonts w:ascii="Arial" w:hAnsi="Arial" w:cs="Arial"/>
          <w:sz w:val="24"/>
          <w:szCs w:val="24"/>
        </w:rPr>
      </w:pPr>
    </w:p>
    <w:p w14:paraId="7581F5A0" w14:textId="77777777" w:rsidR="00906D87" w:rsidRDefault="00906D87" w:rsidP="00906D87">
      <w:pPr>
        <w:jc w:val="center"/>
        <w:rPr>
          <w:rFonts w:ascii="Arial" w:hAnsi="Arial" w:cs="Arial"/>
          <w:sz w:val="24"/>
          <w:szCs w:val="24"/>
        </w:rPr>
      </w:pPr>
    </w:p>
    <w:p w14:paraId="059A5A23" w14:textId="3F23B83F" w:rsidR="00906D87" w:rsidRDefault="00906D87" w:rsidP="00363813">
      <w:pPr>
        <w:jc w:val="center"/>
        <w:rPr>
          <w:rFonts w:ascii="Arial" w:hAnsi="Arial" w:cs="Arial"/>
          <w:sz w:val="24"/>
          <w:szCs w:val="24"/>
        </w:rPr>
      </w:pPr>
      <w:r>
        <w:rPr>
          <w:rFonts w:ascii="Arial" w:hAnsi="Arial" w:cs="Arial"/>
          <w:sz w:val="24"/>
          <w:szCs w:val="24"/>
        </w:rPr>
        <w:t xml:space="preserve">Schedule 2 – Tender </w:t>
      </w:r>
    </w:p>
    <w:sectPr w:rsidR="00906D87" w:rsidSect="00363813">
      <w:headerReference w:type="default" r:id="rId11"/>
      <w:footerReference w:type="default" r:id="rId12"/>
      <w:pgSz w:w="11906" w:h="16838" w:code="9"/>
      <w:pgMar w:top="1134"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B1409" w14:textId="77777777" w:rsidR="007671F6" w:rsidRDefault="007671F6">
      <w:r>
        <w:separator/>
      </w:r>
    </w:p>
  </w:endnote>
  <w:endnote w:type="continuationSeparator" w:id="0">
    <w:p w14:paraId="75B73BBD" w14:textId="77777777" w:rsidR="007671F6" w:rsidRDefault="00767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w:altName w:val="Courier New"/>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87881" w14:textId="77777777" w:rsidR="00080AF6" w:rsidRPr="00BC10F5" w:rsidRDefault="00080AF6" w:rsidP="00BC10F5">
    <w:pPr>
      <w:pStyle w:val="Footer"/>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7D61B" w14:textId="77777777" w:rsidR="007671F6" w:rsidRDefault="007671F6">
      <w:r>
        <w:separator/>
      </w:r>
    </w:p>
  </w:footnote>
  <w:footnote w:type="continuationSeparator" w:id="0">
    <w:p w14:paraId="6055980D" w14:textId="77777777" w:rsidR="007671F6" w:rsidRDefault="00767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28904" w14:textId="77777777" w:rsidR="00080AF6" w:rsidRDefault="00080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0074B"/>
    <w:multiLevelType w:val="multilevel"/>
    <w:tmpl w:val="F1B670BA"/>
    <w:lvl w:ilvl="0">
      <w:start w:val="4"/>
      <w:numFmt w:val="decimal"/>
      <w:lvlText w:val="%1"/>
      <w:lvlJc w:val="left"/>
      <w:pPr>
        <w:ind w:left="360" w:hanging="360"/>
      </w:pPr>
      <w:rPr>
        <w:rFonts w:ascii="Courier" w:hAnsi="Courier" w:cs="Courier" w:hint="default"/>
        <w:b w:val="0"/>
        <w:sz w:val="20"/>
      </w:rPr>
    </w:lvl>
    <w:lvl w:ilvl="1">
      <w:start w:val="1"/>
      <w:numFmt w:val="decimal"/>
      <w:lvlText w:val="%1.%2"/>
      <w:lvlJc w:val="left"/>
      <w:pPr>
        <w:ind w:left="720" w:hanging="360"/>
      </w:pPr>
      <w:rPr>
        <w:rFonts w:ascii="Arial" w:hAnsi="Arial" w:cs="Arial" w:hint="default"/>
        <w:b w:val="0"/>
        <w:sz w:val="24"/>
        <w:szCs w:val="24"/>
      </w:rPr>
    </w:lvl>
    <w:lvl w:ilvl="2">
      <w:start w:val="1"/>
      <w:numFmt w:val="lowerRoman"/>
      <w:lvlText w:val="(%3)"/>
      <w:lvlJc w:val="left"/>
      <w:pPr>
        <w:ind w:left="1855" w:hanging="720"/>
      </w:pPr>
      <w:rPr>
        <w:rFonts w:ascii="Arial" w:eastAsia="Times New Roman" w:hAnsi="Arial" w:cs="Arial" w:hint="default"/>
        <w:b w:val="0"/>
        <w:sz w:val="24"/>
        <w:szCs w:val="24"/>
      </w:rPr>
    </w:lvl>
    <w:lvl w:ilvl="3">
      <w:start w:val="1"/>
      <w:numFmt w:val="decimal"/>
      <w:lvlText w:val="%1.%2.%3.%4"/>
      <w:lvlJc w:val="left"/>
      <w:pPr>
        <w:ind w:left="2160" w:hanging="1080"/>
      </w:pPr>
      <w:rPr>
        <w:rFonts w:ascii="Courier" w:hAnsi="Courier" w:cs="Courier" w:hint="default"/>
        <w:b w:val="0"/>
        <w:sz w:val="20"/>
      </w:rPr>
    </w:lvl>
    <w:lvl w:ilvl="4">
      <w:start w:val="1"/>
      <w:numFmt w:val="decimal"/>
      <w:lvlText w:val="%1.%2.%3.%4.%5"/>
      <w:lvlJc w:val="left"/>
      <w:pPr>
        <w:ind w:left="2520" w:hanging="1080"/>
      </w:pPr>
      <w:rPr>
        <w:rFonts w:ascii="Courier" w:hAnsi="Courier" w:cs="Courier" w:hint="default"/>
        <w:b w:val="0"/>
        <w:sz w:val="20"/>
      </w:rPr>
    </w:lvl>
    <w:lvl w:ilvl="5">
      <w:start w:val="1"/>
      <w:numFmt w:val="decimal"/>
      <w:lvlText w:val="%1.%2.%3.%4.%5.%6"/>
      <w:lvlJc w:val="left"/>
      <w:pPr>
        <w:ind w:left="3240" w:hanging="1440"/>
      </w:pPr>
      <w:rPr>
        <w:rFonts w:ascii="Courier" w:hAnsi="Courier" w:cs="Courier" w:hint="default"/>
        <w:b w:val="0"/>
        <w:sz w:val="20"/>
      </w:rPr>
    </w:lvl>
    <w:lvl w:ilvl="6">
      <w:start w:val="1"/>
      <w:numFmt w:val="decimal"/>
      <w:lvlText w:val="%1.%2.%3.%4.%5.%6.%7"/>
      <w:lvlJc w:val="left"/>
      <w:pPr>
        <w:ind w:left="3600" w:hanging="1440"/>
      </w:pPr>
      <w:rPr>
        <w:rFonts w:ascii="Courier" w:hAnsi="Courier" w:cs="Courier" w:hint="default"/>
        <w:b w:val="0"/>
        <w:sz w:val="20"/>
      </w:rPr>
    </w:lvl>
    <w:lvl w:ilvl="7">
      <w:start w:val="1"/>
      <w:numFmt w:val="decimal"/>
      <w:lvlText w:val="%1.%2.%3.%4.%5.%6.%7.%8"/>
      <w:lvlJc w:val="left"/>
      <w:pPr>
        <w:ind w:left="4320" w:hanging="1800"/>
      </w:pPr>
      <w:rPr>
        <w:rFonts w:ascii="Courier" w:hAnsi="Courier" w:cs="Courier" w:hint="default"/>
        <w:b w:val="0"/>
        <w:sz w:val="20"/>
      </w:rPr>
    </w:lvl>
    <w:lvl w:ilvl="8">
      <w:start w:val="1"/>
      <w:numFmt w:val="decimal"/>
      <w:lvlText w:val="%1.%2.%3.%4.%5.%6.%7.%8.%9"/>
      <w:lvlJc w:val="left"/>
      <w:pPr>
        <w:ind w:left="4680" w:hanging="1800"/>
      </w:pPr>
      <w:rPr>
        <w:rFonts w:ascii="Courier" w:hAnsi="Courier" w:cs="Courier" w:hint="default"/>
        <w:b w:val="0"/>
        <w:sz w:val="20"/>
      </w:rPr>
    </w:lvl>
  </w:abstractNum>
  <w:abstractNum w:abstractNumId="1" w15:restartNumberingAfterBreak="0">
    <w:nsid w:val="20D835A6"/>
    <w:multiLevelType w:val="multilevel"/>
    <w:tmpl w:val="5C4065BC"/>
    <w:lvl w:ilvl="0">
      <w:start w:val="1"/>
      <w:numFmt w:val="decimal"/>
      <w:pStyle w:val="Terms"/>
      <w:lvlText w:val="%1."/>
      <w:lvlJc w:val="left"/>
      <w:pPr>
        <w:tabs>
          <w:tab w:val="num" w:pos="737"/>
        </w:tabs>
        <w:ind w:left="737" w:hanging="737"/>
      </w:pPr>
      <w:rPr>
        <w:rFonts w:hint="default"/>
      </w:rPr>
    </w:lvl>
    <w:lvl w:ilvl="1">
      <w:start w:val="1"/>
      <w:numFmt w:val="decimal"/>
      <w:lvlText w:val="%1.%2."/>
      <w:lvlJc w:val="left"/>
      <w:pPr>
        <w:tabs>
          <w:tab w:val="num" w:pos="731"/>
        </w:tabs>
        <w:ind w:left="731" w:hanging="731"/>
      </w:pPr>
      <w:rPr>
        <w:rFonts w:hint="default"/>
        <w:b w:val="0"/>
      </w:rPr>
    </w:lvl>
    <w:lvl w:ilvl="2">
      <w:start w:val="1"/>
      <w:numFmt w:val="decimal"/>
      <w:lvlText w:val="%1.%2.%3."/>
      <w:lvlJc w:val="left"/>
      <w:pPr>
        <w:tabs>
          <w:tab w:val="num" w:pos="1224"/>
        </w:tabs>
        <w:ind w:left="1224" w:hanging="1224"/>
      </w:pPr>
      <w:rPr>
        <w:rFonts w:hint="default"/>
      </w:rPr>
    </w:lvl>
    <w:lvl w:ilvl="3">
      <w:start w:val="1"/>
      <w:numFmt w:val="decimal"/>
      <w:lvlText w:val="%1.%2.%3.%4."/>
      <w:lvlJc w:val="left"/>
      <w:pPr>
        <w:tabs>
          <w:tab w:val="num" w:pos="1800"/>
        </w:tabs>
        <w:ind w:left="1728" w:hanging="1728"/>
      </w:pPr>
      <w:rPr>
        <w:rFonts w:hint="default"/>
      </w:rPr>
    </w:lvl>
    <w:lvl w:ilvl="4">
      <w:start w:val="1"/>
      <w:numFmt w:val="decimal"/>
      <w:lvlText w:val="%1.%2.%3.%4.%5."/>
      <w:lvlJc w:val="left"/>
      <w:pPr>
        <w:tabs>
          <w:tab w:val="num" w:pos="2520"/>
        </w:tabs>
        <w:ind w:left="2232" w:hanging="223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8B30A5A"/>
    <w:multiLevelType w:val="hybridMultilevel"/>
    <w:tmpl w:val="C3A661EE"/>
    <w:lvl w:ilvl="0" w:tplc="BB7AB6CC">
      <w:start w:val="1"/>
      <w:numFmt w:val="bullet"/>
      <w:pStyle w:val="Bull"/>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63083"/>
    <w:multiLevelType w:val="hybridMultilevel"/>
    <w:tmpl w:val="1DA2197C"/>
    <w:lvl w:ilvl="0" w:tplc="FFFFFFFF">
      <w:start w:val="1"/>
      <w:numFmt w:val="lowerLetter"/>
      <w:lvlText w:val="%1."/>
      <w:lvlJc w:val="left"/>
      <w:pPr>
        <w:ind w:left="1457" w:hanging="360"/>
      </w:pPr>
    </w:lvl>
    <w:lvl w:ilvl="1" w:tplc="FFFFFFFF" w:tentative="1">
      <w:start w:val="1"/>
      <w:numFmt w:val="lowerLetter"/>
      <w:lvlText w:val="%2."/>
      <w:lvlJc w:val="left"/>
      <w:pPr>
        <w:ind w:left="2177" w:hanging="360"/>
      </w:pPr>
    </w:lvl>
    <w:lvl w:ilvl="2" w:tplc="FFFFFFFF" w:tentative="1">
      <w:start w:val="1"/>
      <w:numFmt w:val="lowerRoman"/>
      <w:lvlText w:val="%3."/>
      <w:lvlJc w:val="right"/>
      <w:pPr>
        <w:ind w:left="2897" w:hanging="180"/>
      </w:pPr>
    </w:lvl>
    <w:lvl w:ilvl="3" w:tplc="FFFFFFFF" w:tentative="1">
      <w:start w:val="1"/>
      <w:numFmt w:val="decimal"/>
      <w:lvlText w:val="%4."/>
      <w:lvlJc w:val="left"/>
      <w:pPr>
        <w:ind w:left="3617" w:hanging="360"/>
      </w:pPr>
    </w:lvl>
    <w:lvl w:ilvl="4" w:tplc="FFFFFFFF" w:tentative="1">
      <w:start w:val="1"/>
      <w:numFmt w:val="lowerLetter"/>
      <w:lvlText w:val="%5."/>
      <w:lvlJc w:val="left"/>
      <w:pPr>
        <w:ind w:left="4337" w:hanging="360"/>
      </w:pPr>
    </w:lvl>
    <w:lvl w:ilvl="5" w:tplc="FFFFFFFF" w:tentative="1">
      <w:start w:val="1"/>
      <w:numFmt w:val="lowerRoman"/>
      <w:lvlText w:val="%6."/>
      <w:lvlJc w:val="right"/>
      <w:pPr>
        <w:ind w:left="5057" w:hanging="180"/>
      </w:pPr>
    </w:lvl>
    <w:lvl w:ilvl="6" w:tplc="FFFFFFFF" w:tentative="1">
      <w:start w:val="1"/>
      <w:numFmt w:val="decimal"/>
      <w:lvlText w:val="%7."/>
      <w:lvlJc w:val="left"/>
      <w:pPr>
        <w:ind w:left="5777" w:hanging="360"/>
      </w:pPr>
    </w:lvl>
    <w:lvl w:ilvl="7" w:tplc="FFFFFFFF" w:tentative="1">
      <w:start w:val="1"/>
      <w:numFmt w:val="lowerLetter"/>
      <w:lvlText w:val="%8."/>
      <w:lvlJc w:val="left"/>
      <w:pPr>
        <w:ind w:left="6497" w:hanging="360"/>
      </w:pPr>
    </w:lvl>
    <w:lvl w:ilvl="8" w:tplc="FFFFFFFF" w:tentative="1">
      <w:start w:val="1"/>
      <w:numFmt w:val="lowerRoman"/>
      <w:lvlText w:val="%9."/>
      <w:lvlJc w:val="right"/>
      <w:pPr>
        <w:ind w:left="7217" w:hanging="180"/>
      </w:pPr>
    </w:lvl>
  </w:abstractNum>
  <w:abstractNum w:abstractNumId="4" w15:restartNumberingAfterBreak="0">
    <w:nsid w:val="39BB0B43"/>
    <w:multiLevelType w:val="hybridMultilevel"/>
    <w:tmpl w:val="69B6DC96"/>
    <w:lvl w:ilvl="0" w:tplc="DFE05190">
      <w:start w:val="1"/>
      <w:numFmt w:val="lowerRoman"/>
      <w:lvlText w:val="(%1)"/>
      <w:lvlJc w:val="left"/>
      <w:pPr>
        <w:ind w:left="1800" w:hanging="360"/>
      </w:pPr>
      <w:rPr>
        <w:rFonts w:ascii="Arial" w:eastAsia="Times New Roman" w:hAnsi="Arial" w:cs="Arial"/>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3C793B6D"/>
    <w:multiLevelType w:val="multilevel"/>
    <w:tmpl w:val="141CDA18"/>
    <w:lvl w:ilvl="0">
      <w:start w:val="4"/>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6" w15:restartNumberingAfterBreak="0">
    <w:nsid w:val="3CB407DF"/>
    <w:multiLevelType w:val="hybridMultilevel"/>
    <w:tmpl w:val="3A869F4E"/>
    <w:lvl w:ilvl="0" w:tplc="08090019">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7" w15:restartNumberingAfterBreak="0">
    <w:nsid w:val="3D7E491E"/>
    <w:multiLevelType w:val="multilevel"/>
    <w:tmpl w:val="95B4AC7C"/>
    <w:styleLink w:val="Style1"/>
    <w:lvl w:ilvl="0">
      <w:start w:val="1"/>
      <w:numFmt w:val="none"/>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BB118C"/>
    <w:multiLevelType w:val="hybridMultilevel"/>
    <w:tmpl w:val="061A57D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6F5044"/>
    <w:multiLevelType w:val="multilevel"/>
    <w:tmpl w:val="141CDA18"/>
    <w:lvl w:ilvl="0">
      <w:start w:val="4"/>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10" w15:restartNumberingAfterBreak="0">
    <w:nsid w:val="4C797C05"/>
    <w:multiLevelType w:val="multilevel"/>
    <w:tmpl w:val="3CA274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F8730F2"/>
    <w:multiLevelType w:val="hybridMultilevel"/>
    <w:tmpl w:val="D4D8209C"/>
    <w:lvl w:ilvl="0" w:tplc="08090019">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2" w15:restartNumberingAfterBreak="0">
    <w:nsid w:val="5EC61201"/>
    <w:multiLevelType w:val="hybridMultilevel"/>
    <w:tmpl w:val="853029E8"/>
    <w:lvl w:ilvl="0" w:tplc="FFFFFFFF">
      <w:start w:val="1"/>
      <w:numFmt w:val="lowerLetter"/>
      <w:lvlText w:val="%1."/>
      <w:lvlJc w:val="left"/>
      <w:pPr>
        <w:ind w:left="1457" w:hanging="360"/>
      </w:pPr>
    </w:lvl>
    <w:lvl w:ilvl="1" w:tplc="FFFFFFFF" w:tentative="1">
      <w:start w:val="1"/>
      <w:numFmt w:val="lowerLetter"/>
      <w:lvlText w:val="%2."/>
      <w:lvlJc w:val="left"/>
      <w:pPr>
        <w:ind w:left="2177" w:hanging="360"/>
      </w:pPr>
    </w:lvl>
    <w:lvl w:ilvl="2" w:tplc="FFFFFFFF" w:tentative="1">
      <w:start w:val="1"/>
      <w:numFmt w:val="lowerRoman"/>
      <w:lvlText w:val="%3."/>
      <w:lvlJc w:val="right"/>
      <w:pPr>
        <w:ind w:left="2897" w:hanging="180"/>
      </w:pPr>
    </w:lvl>
    <w:lvl w:ilvl="3" w:tplc="FFFFFFFF" w:tentative="1">
      <w:start w:val="1"/>
      <w:numFmt w:val="decimal"/>
      <w:lvlText w:val="%4."/>
      <w:lvlJc w:val="left"/>
      <w:pPr>
        <w:ind w:left="3617" w:hanging="360"/>
      </w:pPr>
    </w:lvl>
    <w:lvl w:ilvl="4" w:tplc="FFFFFFFF" w:tentative="1">
      <w:start w:val="1"/>
      <w:numFmt w:val="lowerLetter"/>
      <w:lvlText w:val="%5."/>
      <w:lvlJc w:val="left"/>
      <w:pPr>
        <w:ind w:left="4337" w:hanging="360"/>
      </w:pPr>
    </w:lvl>
    <w:lvl w:ilvl="5" w:tplc="FFFFFFFF" w:tentative="1">
      <w:start w:val="1"/>
      <w:numFmt w:val="lowerRoman"/>
      <w:lvlText w:val="%6."/>
      <w:lvlJc w:val="right"/>
      <w:pPr>
        <w:ind w:left="5057" w:hanging="180"/>
      </w:pPr>
    </w:lvl>
    <w:lvl w:ilvl="6" w:tplc="FFFFFFFF" w:tentative="1">
      <w:start w:val="1"/>
      <w:numFmt w:val="decimal"/>
      <w:lvlText w:val="%7."/>
      <w:lvlJc w:val="left"/>
      <w:pPr>
        <w:ind w:left="5777" w:hanging="360"/>
      </w:pPr>
    </w:lvl>
    <w:lvl w:ilvl="7" w:tplc="FFFFFFFF" w:tentative="1">
      <w:start w:val="1"/>
      <w:numFmt w:val="lowerLetter"/>
      <w:lvlText w:val="%8."/>
      <w:lvlJc w:val="left"/>
      <w:pPr>
        <w:ind w:left="6497" w:hanging="360"/>
      </w:pPr>
    </w:lvl>
    <w:lvl w:ilvl="8" w:tplc="FFFFFFFF" w:tentative="1">
      <w:start w:val="1"/>
      <w:numFmt w:val="lowerRoman"/>
      <w:lvlText w:val="%9."/>
      <w:lvlJc w:val="right"/>
      <w:pPr>
        <w:ind w:left="7217" w:hanging="180"/>
      </w:pPr>
    </w:lvl>
  </w:abstractNum>
  <w:abstractNum w:abstractNumId="13" w15:restartNumberingAfterBreak="0">
    <w:nsid w:val="63493885"/>
    <w:multiLevelType w:val="hybridMultilevel"/>
    <w:tmpl w:val="3F669EEA"/>
    <w:lvl w:ilvl="0" w:tplc="E7AAE60A">
      <w:start w:val="1"/>
      <w:numFmt w:val="lowerRoman"/>
      <w:lvlText w:val="(%1)"/>
      <w:lvlJc w:val="left"/>
      <w:pPr>
        <w:ind w:left="1800" w:hanging="360"/>
      </w:pPr>
      <w:rPr>
        <w:rFonts w:ascii="Arial" w:eastAsia="Times New Roman" w:hAnsi="Arial" w:cs="Arial"/>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651A5700"/>
    <w:multiLevelType w:val="multilevel"/>
    <w:tmpl w:val="141CDA18"/>
    <w:lvl w:ilvl="0">
      <w:start w:val="4"/>
      <w:numFmt w:val="decimal"/>
      <w:lvlText w:val="%1"/>
      <w:lvlJc w:val="left"/>
      <w:pPr>
        <w:ind w:left="360" w:hanging="360"/>
      </w:pPr>
      <w:rPr>
        <w:rFonts w:hint="default"/>
      </w:rPr>
    </w:lvl>
    <w:lvl w:ilvl="1">
      <w:start w:val="1"/>
      <w:numFmt w:val="decimal"/>
      <w:lvlText w:val="%1.%2"/>
      <w:lvlJc w:val="left"/>
      <w:pPr>
        <w:ind w:left="1097" w:hanging="36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5862" w:hanging="144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7696" w:hanging="1800"/>
      </w:pPr>
      <w:rPr>
        <w:rFonts w:hint="default"/>
      </w:rPr>
    </w:lvl>
  </w:abstractNum>
  <w:abstractNum w:abstractNumId="15" w15:restartNumberingAfterBreak="0">
    <w:nsid w:val="69DF5FF9"/>
    <w:multiLevelType w:val="multilevel"/>
    <w:tmpl w:val="3CA274B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DF4683"/>
    <w:multiLevelType w:val="multilevel"/>
    <w:tmpl w:val="DD28FDF4"/>
    <w:lvl w:ilvl="0">
      <w:start w:val="1"/>
      <w:numFmt w:val="none"/>
      <w:pStyle w:val="DefinedTermPara"/>
      <w:lvlText w:val="%1"/>
      <w:lvlJc w:val="left"/>
      <w:pPr>
        <w:tabs>
          <w:tab w:val="num" w:pos="720"/>
        </w:tabs>
        <w:ind w:left="720" w:hanging="720"/>
      </w:pPr>
      <w:rPr>
        <w:color w:val="000000"/>
      </w:rPr>
    </w:lvl>
    <w:lvl w:ilvl="1">
      <w:start w:val="1"/>
      <w:numFmt w:val="lowerLetter"/>
      <w:pStyle w:val="DefinedTermNumber"/>
      <w:lvlText w:val="%1%2)"/>
      <w:lvlJc w:val="left"/>
      <w:pPr>
        <w:tabs>
          <w:tab w:val="num" w:pos="1554"/>
        </w:tabs>
        <w:ind w:left="1554" w:firstLine="0"/>
      </w:pPr>
    </w:lvl>
    <w:lvl w:ilvl="2">
      <w:start w:val="1"/>
      <w:numFmt w:val="none"/>
      <w:lvlText w:val=""/>
      <w:lvlJc w:val="left"/>
      <w:pPr>
        <w:tabs>
          <w:tab w:val="num" w:pos="1555"/>
        </w:tabs>
        <w:ind w:left="1555" w:hanging="561"/>
      </w:pPr>
    </w:lvl>
    <w:lvl w:ilvl="3">
      <w:start w:val="1"/>
      <w:numFmt w:val="lowerRoman"/>
      <w:lvlText w:val="(%4)"/>
      <w:lvlJc w:val="left"/>
      <w:pPr>
        <w:tabs>
          <w:tab w:val="num" w:pos="2419"/>
        </w:tabs>
        <w:ind w:left="2275" w:hanging="576"/>
      </w:pPr>
      <w:rPr>
        <w:sz w:val="20"/>
      </w:rPr>
    </w:lvl>
    <w:lvl w:ilvl="4">
      <w:start w:val="1"/>
      <w:numFmt w:val="upperLetter"/>
      <w:lvlText w:val="(%5)"/>
      <w:lvlJc w:val="left"/>
      <w:pPr>
        <w:tabs>
          <w:tab w:val="num" w:pos="2880"/>
        </w:tabs>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1139CE"/>
    <w:multiLevelType w:val="hybridMultilevel"/>
    <w:tmpl w:val="81EA51AC"/>
    <w:lvl w:ilvl="0" w:tplc="E7AAE60A">
      <w:start w:val="1"/>
      <w:numFmt w:val="lowerRoman"/>
      <w:lvlText w:val="(%1)"/>
      <w:lvlJc w:val="left"/>
      <w:pPr>
        <w:ind w:left="1097" w:hanging="360"/>
      </w:pPr>
      <w:rPr>
        <w:rFonts w:ascii="Arial" w:eastAsia="Times New Roman" w:hAnsi="Arial" w:cs="Arial"/>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18" w15:restartNumberingAfterBreak="0">
    <w:nsid w:val="6FC65691"/>
    <w:multiLevelType w:val="hybridMultilevel"/>
    <w:tmpl w:val="853029E8"/>
    <w:lvl w:ilvl="0" w:tplc="08090019">
      <w:start w:val="1"/>
      <w:numFmt w:val="lowerLetter"/>
      <w:lvlText w:val="%1."/>
      <w:lvlJc w:val="left"/>
      <w:pPr>
        <w:ind w:left="1457" w:hanging="360"/>
      </w:pPr>
    </w:lvl>
    <w:lvl w:ilvl="1" w:tplc="08090019" w:tentative="1">
      <w:start w:val="1"/>
      <w:numFmt w:val="lowerLetter"/>
      <w:lvlText w:val="%2."/>
      <w:lvlJc w:val="left"/>
      <w:pPr>
        <w:ind w:left="2177" w:hanging="360"/>
      </w:pPr>
    </w:lvl>
    <w:lvl w:ilvl="2" w:tplc="0809001B" w:tentative="1">
      <w:start w:val="1"/>
      <w:numFmt w:val="lowerRoman"/>
      <w:lvlText w:val="%3."/>
      <w:lvlJc w:val="right"/>
      <w:pPr>
        <w:ind w:left="2897" w:hanging="180"/>
      </w:pPr>
    </w:lvl>
    <w:lvl w:ilvl="3" w:tplc="0809000F" w:tentative="1">
      <w:start w:val="1"/>
      <w:numFmt w:val="decimal"/>
      <w:lvlText w:val="%4."/>
      <w:lvlJc w:val="left"/>
      <w:pPr>
        <w:ind w:left="3617" w:hanging="360"/>
      </w:pPr>
    </w:lvl>
    <w:lvl w:ilvl="4" w:tplc="08090019" w:tentative="1">
      <w:start w:val="1"/>
      <w:numFmt w:val="lowerLetter"/>
      <w:lvlText w:val="%5."/>
      <w:lvlJc w:val="left"/>
      <w:pPr>
        <w:ind w:left="4337" w:hanging="360"/>
      </w:pPr>
    </w:lvl>
    <w:lvl w:ilvl="5" w:tplc="0809001B" w:tentative="1">
      <w:start w:val="1"/>
      <w:numFmt w:val="lowerRoman"/>
      <w:lvlText w:val="%6."/>
      <w:lvlJc w:val="right"/>
      <w:pPr>
        <w:ind w:left="5057" w:hanging="180"/>
      </w:pPr>
    </w:lvl>
    <w:lvl w:ilvl="6" w:tplc="0809000F" w:tentative="1">
      <w:start w:val="1"/>
      <w:numFmt w:val="decimal"/>
      <w:lvlText w:val="%7."/>
      <w:lvlJc w:val="left"/>
      <w:pPr>
        <w:ind w:left="5777" w:hanging="360"/>
      </w:pPr>
    </w:lvl>
    <w:lvl w:ilvl="7" w:tplc="08090019" w:tentative="1">
      <w:start w:val="1"/>
      <w:numFmt w:val="lowerLetter"/>
      <w:lvlText w:val="%8."/>
      <w:lvlJc w:val="left"/>
      <w:pPr>
        <w:ind w:left="6497" w:hanging="360"/>
      </w:pPr>
    </w:lvl>
    <w:lvl w:ilvl="8" w:tplc="0809001B" w:tentative="1">
      <w:start w:val="1"/>
      <w:numFmt w:val="lowerRoman"/>
      <w:lvlText w:val="%9."/>
      <w:lvlJc w:val="right"/>
      <w:pPr>
        <w:ind w:left="7217" w:hanging="180"/>
      </w:pPr>
    </w:lvl>
  </w:abstractNum>
  <w:abstractNum w:abstractNumId="19" w15:restartNumberingAfterBreak="0">
    <w:nsid w:val="7D382E4C"/>
    <w:multiLevelType w:val="hybridMultilevel"/>
    <w:tmpl w:val="CDEEB22C"/>
    <w:lvl w:ilvl="0" w:tplc="F0E88CA8">
      <w:start w:val="1"/>
      <w:numFmt w:val="lowerLetter"/>
      <w:lvlText w:val="(%1)"/>
      <w:lvlJc w:val="right"/>
      <w:pPr>
        <w:ind w:left="2880" w:hanging="360"/>
      </w:pPr>
      <w:rPr>
        <w:rFonts w:ascii="Arial" w:eastAsia="Times New Roman" w:hAnsi="Arial" w:cs="Arial"/>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num w:numId="1" w16cid:durableId="678435946">
    <w:abstractNumId w:val="1"/>
  </w:num>
  <w:num w:numId="2" w16cid:durableId="1820537364">
    <w:abstractNumId w:val="2"/>
  </w:num>
  <w:num w:numId="3" w16cid:durableId="78983520">
    <w:abstractNumId w:val="13"/>
  </w:num>
  <w:num w:numId="4" w16cid:durableId="140658978">
    <w:abstractNumId w:val="4"/>
  </w:num>
  <w:num w:numId="5" w16cid:durableId="1004430366">
    <w:abstractNumId w:val="19"/>
  </w:num>
  <w:num w:numId="6" w16cid:durableId="802772004">
    <w:abstractNumId w:val="7"/>
  </w:num>
  <w:num w:numId="7" w16cid:durableId="397675217">
    <w:abstractNumId w:val="8"/>
  </w:num>
  <w:num w:numId="8" w16cid:durableId="2088838525">
    <w:abstractNumId w:val="1"/>
  </w:num>
  <w:num w:numId="9" w16cid:durableId="1789740581">
    <w:abstractNumId w:val="6"/>
  </w:num>
  <w:num w:numId="10" w16cid:durableId="999770823">
    <w:abstractNumId w:val="17"/>
  </w:num>
  <w:num w:numId="11" w16cid:durableId="1708262608">
    <w:abstractNumId w:val="11"/>
  </w:num>
  <w:num w:numId="12" w16cid:durableId="425928912">
    <w:abstractNumId w:val="18"/>
  </w:num>
  <w:num w:numId="13" w16cid:durableId="1405566977">
    <w:abstractNumId w:val="3"/>
  </w:num>
  <w:num w:numId="14" w16cid:durableId="1727214971">
    <w:abstractNumId w:val="12"/>
  </w:num>
  <w:num w:numId="15" w16cid:durableId="564683028">
    <w:abstractNumId w:val="1"/>
    <w:lvlOverride w:ilvl="0">
      <w:startOverride w:val="5"/>
    </w:lvlOverride>
  </w:num>
  <w:num w:numId="16" w16cid:durableId="720908734">
    <w:abstractNumId w:val="9"/>
  </w:num>
  <w:num w:numId="17" w16cid:durableId="1437360623">
    <w:abstractNumId w:val="14"/>
  </w:num>
  <w:num w:numId="18" w16cid:durableId="10646717">
    <w:abstractNumId w:val="5"/>
  </w:num>
  <w:num w:numId="19" w16cid:durableId="408886238">
    <w:abstractNumId w:val="15"/>
  </w:num>
  <w:num w:numId="20" w16cid:durableId="1959951056">
    <w:abstractNumId w:val="10"/>
  </w:num>
  <w:num w:numId="21" w16cid:durableId="2064600301">
    <w:abstractNumId w:val="0"/>
  </w:num>
  <w:num w:numId="22" w16cid:durableId="19919769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D7"/>
    <w:rsid w:val="00003753"/>
    <w:rsid w:val="00004E28"/>
    <w:rsid w:val="000064F1"/>
    <w:rsid w:val="00017764"/>
    <w:rsid w:val="00027744"/>
    <w:rsid w:val="0004030E"/>
    <w:rsid w:val="00041051"/>
    <w:rsid w:val="00044A16"/>
    <w:rsid w:val="00053FE1"/>
    <w:rsid w:val="00071E08"/>
    <w:rsid w:val="0007374E"/>
    <w:rsid w:val="00073768"/>
    <w:rsid w:val="00080AF6"/>
    <w:rsid w:val="00086C99"/>
    <w:rsid w:val="000A054C"/>
    <w:rsid w:val="000A4187"/>
    <w:rsid w:val="000B56DC"/>
    <w:rsid w:val="000E027C"/>
    <w:rsid w:val="000E2319"/>
    <w:rsid w:val="000E5EA2"/>
    <w:rsid w:val="000E7EFB"/>
    <w:rsid w:val="0012534C"/>
    <w:rsid w:val="00126DE0"/>
    <w:rsid w:val="00133F43"/>
    <w:rsid w:val="001374AA"/>
    <w:rsid w:val="0014181E"/>
    <w:rsid w:val="0014333F"/>
    <w:rsid w:val="00152F29"/>
    <w:rsid w:val="0017200A"/>
    <w:rsid w:val="001774BB"/>
    <w:rsid w:val="0018044E"/>
    <w:rsid w:val="00190D65"/>
    <w:rsid w:val="001926E2"/>
    <w:rsid w:val="00197FCC"/>
    <w:rsid w:val="001A5496"/>
    <w:rsid w:val="001B07F1"/>
    <w:rsid w:val="001B362C"/>
    <w:rsid w:val="001C3D99"/>
    <w:rsid w:val="001D29A2"/>
    <w:rsid w:val="001D684C"/>
    <w:rsid w:val="001F12EB"/>
    <w:rsid w:val="002119F5"/>
    <w:rsid w:val="00212A86"/>
    <w:rsid w:val="0021378E"/>
    <w:rsid w:val="00224400"/>
    <w:rsid w:val="00224A4E"/>
    <w:rsid w:val="00230E4E"/>
    <w:rsid w:val="002904A2"/>
    <w:rsid w:val="00295ACF"/>
    <w:rsid w:val="002A0208"/>
    <w:rsid w:val="002A0D7E"/>
    <w:rsid w:val="002A14A9"/>
    <w:rsid w:val="002C72AA"/>
    <w:rsid w:val="002D1D89"/>
    <w:rsid w:val="002D3E64"/>
    <w:rsid w:val="002E74AA"/>
    <w:rsid w:val="002F1747"/>
    <w:rsid w:val="002F723D"/>
    <w:rsid w:val="0030551D"/>
    <w:rsid w:val="0031707C"/>
    <w:rsid w:val="00342D73"/>
    <w:rsid w:val="00344F2B"/>
    <w:rsid w:val="003464EC"/>
    <w:rsid w:val="003579BD"/>
    <w:rsid w:val="00363813"/>
    <w:rsid w:val="00382412"/>
    <w:rsid w:val="00383AE2"/>
    <w:rsid w:val="003863E0"/>
    <w:rsid w:val="0039080F"/>
    <w:rsid w:val="003920F6"/>
    <w:rsid w:val="00392C64"/>
    <w:rsid w:val="00392E63"/>
    <w:rsid w:val="00394690"/>
    <w:rsid w:val="003960EE"/>
    <w:rsid w:val="003A2CA3"/>
    <w:rsid w:val="003A4ADA"/>
    <w:rsid w:val="003B7F07"/>
    <w:rsid w:val="003C2EE1"/>
    <w:rsid w:val="003C37D9"/>
    <w:rsid w:val="003E287B"/>
    <w:rsid w:val="0040168A"/>
    <w:rsid w:val="004302B6"/>
    <w:rsid w:val="004311A3"/>
    <w:rsid w:val="00440D4C"/>
    <w:rsid w:val="00453169"/>
    <w:rsid w:val="00454C53"/>
    <w:rsid w:val="0046148C"/>
    <w:rsid w:val="00463242"/>
    <w:rsid w:val="0047237D"/>
    <w:rsid w:val="004847DF"/>
    <w:rsid w:val="00496F64"/>
    <w:rsid w:val="004A28BD"/>
    <w:rsid w:val="004B26B7"/>
    <w:rsid w:val="004B6883"/>
    <w:rsid w:val="004C2881"/>
    <w:rsid w:val="004C2945"/>
    <w:rsid w:val="004D1724"/>
    <w:rsid w:val="004D1C39"/>
    <w:rsid w:val="004D3CCE"/>
    <w:rsid w:val="004D43D3"/>
    <w:rsid w:val="004D6880"/>
    <w:rsid w:val="004F305B"/>
    <w:rsid w:val="00501D0F"/>
    <w:rsid w:val="005036A8"/>
    <w:rsid w:val="00504172"/>
    <w:rsid w:val="00510C5A"/>
    <w:rsid w:val="005302A9"/>
    <w:rsid w:val="00552800"/>
    <w:rsid w:val="00567409"/>
    <w:rsid w:val="00576F1C"/>
    <w:rsid w:val="00594F6C"/>
    <w:rsid w:val="005C47BD"/>
    <w:rsid w:val="005E0DA0"/>
    <w:rsid w:val="005E23F8"/>
    <w:rsid w:val="005E7D5D"/>
    <w:rsid w:val="005F702E"/>
    <w:rsid w:val="00607CF2"/>
    <w:rsid w:val="00610352"/>
    <w:rsid w:val="006153A8"/>
    <w:rsid w:val="0062679F"/>
    <w:rsid w:val="006314D3"/>
    <w:rsid w:val="006347DB"/>
    <w:rsid w:val="00637131"/>
    <w:rsid w:val="00647C38"/>
    <w:rsid w:val="00651CEB"/>
    <w:rsid w:val="00666E03"/>
    <w:rsid w:val="00667718"/>
    <w:rsid w:val="006705FB"/>
    <w:rsid w:val="00675D76"/>
    <w:rsid w:val="006860F1"/>
    <w:rsid w:val="00691D17"/>
    <w:rsid w:val="00696176"/>
    <w:rsid w:val="006A1CED"/>
    <w:rsid w:val="006A2E27"/>
    <w:rsid w:val="006B2671"/>
    <w:rsid w:val="006C1A29"/>
    <w:rsid w:val="006E1D6B"/>
    <w:rsid w:val="006E469A"/>
    <w:rsid w:val="006F3EEA"/>
    <w:rsid w:val="006F759E"/>
    <w:rsid w:val="00701C46"/>
    <w:rsid w:val="00714564"/>
    <w:rsid w:val="00724404"/>
    <w:rsid w:val="00732693"/>
    <w:rsid w:val="007358B4"/>
    <w:rsid w:val="007450E4"/>
    <w:rsid w:val="007473B0"/>
    <w:rsid w:val="00755803"/>
    <w:rsid w:val="0075598B"/>
    <w:rsid w:val="00760C1E"/>
    <w:rsid w:val="0076366E"/>
    <w:rsid w:val="00764B3B"/>
    <w:rsid w:val="00765335"/>
    <w:rsid w:val="007671F6"/>
    <w:rsid w:val="0078079F"/>
    <w:rsid w:val="00787236"/>
    <w:rsid w:val="00794C14"/>
    <w:rsid w:val="007B2F01"/>
    <w:rsid w:val="007B30DE"/>
    <w:rsid w:val="007B324B"/>
    <w:rsid w:val="007B556D"/>
    <w:rsid w:val="007B7FDA"/>
    <w:rsid w:val="007C558E"/>
    <w:rsid w:val="007D2D93"/>
    <w:rsid w:val="007F7B1F"/>
    <w:rsid w:val="008051BF"/>
    <w:rsid w:val="0083618D"/>
    <w:rsid w:val="00840B28"/>
    <w:rsid w:val="00841F61"/>
    <w:rsid w:val="00851BD6"/>
    <w:rsid w:val="0086090F"/>
    <w:rsid w:val="0086347F"/>
    <w:rsid w:val="00866B7B"/>
    <w:rsid w:val="00875EC4"/>
    <w:rsid w:val="00880A0D"/>
    <w:rsid w:val="00882B6C"/>
    <w:rsid w:val="00890794"/>
    <w:rsid w:val="00895C88"/>
    <w:rsid w:val="008B0BF9"/>
    <w:rsid w:val="008B1828"/>
    <w:rsid w:val="008B5FB4"/>
    <w:rsid w:val="008D3BF8"/>
    <w:rsid w:val="008F1461"/>
    <w:rsid w:val="008F3364"/>
    <w:rsid w:val="009002C8"/>
    <w:rsid w:val="00906D87"/>
    <w:rsid w:val="009122AE"/>
    <w:rsid w:val="00920A3E"/>
    <w:rsid w:val="0092165C"/>
    <w:rsid w:val="00943DF3"/>
    <w:rsid w:val="00952B1E"/>
    <w:rsid w:val="00953AA1"/>
    <w:rsid w:val="00955245"/>
    <w:rsid w:val="009745FA"/>
    <w:rsid w:val="00974612"/>
    <w:rsid w:val="0097695A"/>
    <w:rsid w:val="009810CF"/>
    <w:rsid w:val="00982404"/>
    <w:rsid w:val="00987CD1"/>
    <w:rsid w:val="00995673"/>
    <w:rsid w:val="009B2665"/>
    <w:rsid w:val="009B42F7"/>
    <w:rsid w:val="009C0D25"/>
    <w:rsid w:val="009D4EC5"/>
    <w:rsid w:val="009E255F"/>
    <w:rsid w:val="009F1706"/>
    <w:rsid w:val="00A0394A"/>
    <w:rsid w:val="00A044DA"/>
    <w:rsid w:val="00A17BD1"/>
    <w:rsid w:val="00A34798"/>
    <w:rsid w:val="00A410F0"/>
    <w:rsid w:val="00A573E2"/>
    <w:rsid w:val="00A62291"/>
    <w:rsid w:val="00A67222"/>
    <w:rsid w:val="00A70296"/>
    <w:rsid w:val="00A743D1"/>
    <w:rsid w:val="00A762BC"/>
    <w:rsid w:val="00A767FF"/>
    <w:rsid w:val="00A91533"/>
    <w:rsid w:val="00AB37DB"/>
    <w:rsid w:val="00AC2897"/>
    <w:rsid w:val="00AC703C"/>
    <w:rsid w:val="00AD1408"/>
    <w:rsid w:val="00B02CE1"/>
    <w:rsid w:val="00B06BC4"/>
    <w:rsid w:val="00B12847"/>
    <w:rsid w:val="00B32AC5"/>
    <w:rsid w:val="00B35BC4"/>
    <w:rsid w:val="00B37455"/>
    <w:rsid w:val="00B51275"/>
    <w:rsid w:val="00B6778B"/>
    <w:rsid w:val="00B70A10"/>
    <w:rsid w:val="00B73A7B"/>
    <w:rsid w:val="00B91D3E"/>
    <w:rsid w:val="00BA1868"/>
    <w:rsid w:val="00BC10F5"/>
    <w:rsid w:val="00BD4106"/>
    <w:rsid w:val="00BE19E3"/>
    <w:rsid w:val="00BE1DD7"/>
    <w:rsid w:val="00BF2C1C"/>
    <w:rsid w:val="00C10B11"/>
    <w:rsid w:val="00C17811"/>
    <w:rsid w:val="00C23F13"/>
    <w:rsid w:val="00C3539A"/>
    <w:rsid w:val="00C41934"/>
    <w:rsid w:val="00C430CF"/>
    <w:rsid w:val="00C50047"/>
    <w:rsid w:val="00C5112A"/>
    <w:rsid w:val="00C53CEB"/>
    <w:rsid w:val="00C635D8"/>
    <w:rsid w:val="00C6615C"/>
    <w:rsid w:val="00C77ABF"/>
    <w:rsid w:val="00C96E55"/>
    <w:rsid w:val="00CA017C"/>
    <w:rsid w:val="00CA253A"/>
    <w:rsid w:val="00CA5771"/>
    <w:rsid w:val="00CB698C"/>
    <w:rsid w:val="00CC14DD"/>
    <w:rsid w:val="00CC570E"/>
    <w:rsid w:val="00CD72E1"/>
    <w:rsid w:val="00CD73DF"/>
    <w:rsid w:val="00CD7E96"/>
    <w:rsid w:val="00CE0081"/>
    <w:rsid w:val="00CE60A9"/>
    <w:rsid w:val="00CE7484"/>
    <w:rsid w:val="00CF2C4B"/>
    <w:rsid w:val="00CF6DCE"/>
    <w:rsid w:val="00D24703"/>
    <w:rsid w:val="00D2484F"/>
    <w:rsid w:val="00D26D70"/>
    <w:rsid w:val="00D3436F"/>
    <w:rsid w:val="00D373F1"/>
    <w:rsid w:val="00D447E0"/>
    <w:rsid w:val="00D6462D"/>
    <w:rsid w:val="00D83C3F"/>
    <w:rsid w:val="00D84C8E"/>
    <w:rsid w:val="00D867E6"/>
    <w:rsid w:val="00D914E1"/>
    <w:rsid w:val="00D92979"/>
    <w:rsid w:val="00D93C16"/>
    <w:rsid w:val="00D97A1D"/>
    <w:rsid w:val="00DA401C"/>
    <w:rsid w:val="00DA4229"/>
    <w:rsid w:val="00DB2400"/>
    <w:rsid w:val="00DC6C71"/>
    <w:rsid w:val="00DE58DD"/>
    <w:rsid w:val="00DF06C4"/>
    <w:rsid w:val="00DF1A00"/>
    <w:rsid w:val="00DF34BA"/>
    <w:rsid w:val="00DF3A3E"/>
    <w:rsid w:val="00DF7187"/>
    <w:rsid w:val="00E02E0F"/>
    <w:rsid w:val="00E03554"/>
    <w:rsid w:val="00E23ABF"/>
    <w:rsid w:val="00E24881"/>
    <w:rsid w:val="00E313DC"/>
    <w:rsid w:val="00E3222F"/>
    <w:rsid w:val="00E578EE"/>
    <w:rsid w:val="00E661DD"/>
    <w:rsid w:val="00EA46B2"/>
    <w:rsid w:val="00EA6ED3"/>
    <w:rsid w:val="00ED53CF"/>
    <w:rsid w:val="00EE2F83"/>
    <w:rsid w:val="00EF2206"/>
    <w:rsid w:val="00EF64D2"/>
    <w:rsid w:val="00EF7412"/>
    <w:rsid w:val="00F13C08"/>
    <w:rsid w:val="00F17FD3"/>
    <w:rsid w:val="00F21090"/>
    <w:rsid w:val="00F35990"/>
    <w:rsid w:val="00F35D30"/>
    <w:rsid w:val="00F37CF8"/>
    <w:rsid w:val="00F424CC"/>
    <w:rsid w:val="00F439FD"/>
    <w:rsid w:val="00F5037F"/>
    <w:rsid w:val="00F5560A"/>
    <w:rsid w:val="00F564CD"/>
    <w:rsid w:val="00F64C67"/>
    <w:rsid w:val="00F6749B"/>
    <w:rsid w:val="00F737E8"/>
    <w:rsid w:val="00F75A89"/>
    <w:rsid w:val="00F75C25"/>
    <w:rsid w:val="00FB2553"/>
    <w:rsid w:val="00FB6274"/>
    <w:rsid w:val="00FC10B2"/>
    <w:rsid w:val="00FC77AD"/>
    <w:rsid w:val="00FF2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9B2A"/>
  <w15:docId w15:val="{624D4E64-9698-42DB-97B3-6978EAD2D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DD7"/>
    <w:pPr>
      <w:widowControl w:val="0"/>
      <w:autoSpaceDE w:val="0"/>
      <w:autoSpaceDN w:val="0"/>
      <w:adjustRightInd w:val="0"/>
    </w:pPr>
    <w:rPr>
      <w:rFonts w:ascii="Courier" w:hAnsi="Courier" w:cs="Courier"/>
      <w:lang w:eastAsia="en-US"/>
    </w:rPr>
  </w:style>
  <w:style w:type="paragraph" w:styleId="Heading1">
    <w:name w:val="heading 1"/>
    <w:basedOn w:val="Normal"/>
    <w:next w:val="Normal"/>
    <w:qFormat/>
    <w:rsid w:val="00BE1DD7"/>
    <w:pPr>
      <w:keepNext/>
      <w:spacing w:before="240" w:after="60"/>
      <w:outlineLvl w:val="0"/>
    </w:pPr>
    <w:rPr>
      <w:rFonts w:ascii="Arial" w:hAnsi="Arial" w:cs="Arial"/>
      <w:b/>
      <w:bCs/>
      <w:kern w:val="32"/>
      <w:sz w:val="32"/>
      <w:szCs w:val="32"/>
    </w:rPr>
  </w:style>
  <w:style w:type="paragraph" w:styleId="Heading3">
    <w:name w:val="heading 3"/>
    <w:basedOn w:val="Normal"/>
    <w:next w:val="Normal"/>
    <w:link w:val="Heading3Char"/>
    <w:semiHidden/>
    <w:unhideWhenUsed/>
    <w:qFormat/>
    <w:rsid w:val="005302A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rms">
    <w:name w:val="Terms"/>
    <w:basedOn w:val="Normal"/>
    <w:rsid w:val="00BE1DD7"/>
    <w:pPr>
      <w:numPr>
        <w:numId w:val="8"/>
      </w:numPr>
    </w:pPr>
    <w:rPr>
      <w:rFonts w:ascii="Arial" w:hAnsi="Arial"/>
      <w:sz w:val="24"/>
    </w:rPr>
  </w:style>
  <w:style w:type="paragraph" w:customStyle="1" w:styleId="Bull">
    <w:name w:val="Bull"/>
    <w:basedOn w:val="Normal"/>
    <w:rsid w:val="00382412"/>
    <w:pPr>
      <w:numPr>
        <w:numId w:val="2"/>
      </w:numPr>
    </w:pPr>
  </w:style>
  <w:style w:type="paragraph" w:styleId="BodyText">
    <w:name w:val="Body Text"/>
    <w:basedOn w:val="Normal"/>
    <w:rsid w:val="00BE1DD7"/>
    <w:rPr>
      <w:rFonts w:ascii="Arial" w:hAnsi="Arial" w:cs="Arial"/>
      <w:sz w:val="24"/>
      <w:szCs w:val="24"/>
    </w:rPr>
  </w:style>
  <w:style w:type="paragraph" w:styleId="BodyTextIndent">
    <w:name w:val="Body Text Indent"/>
    <w:basedOn w:val="Normal"/>
    <w:rsid w:val="00CF6DCE"/>
    <w:pPr>
      <w:ind w:left="720"/>
    </w:pPr>
    <w:rPr>
      <w:rFonts w:ascii="Arial" w:hAnsi="Arial" w:cs="Arial"/>
      <w:sz w:val="24"/>
      <w:szCs w:val="24"/>
    </w:rPr>
  </w:style>
  <w:style w:type="table" w:styleId="TableGrid">
    <w:name w:val="Table Grid"/>
    <w:basedOn w:val="TableNormal"/>
    <w:rsid w:val="009B42F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C10F5"/>
    <w:pPr>
      <w:tabs>
        <w:tab w:val="center" w:pos="4153"/>
        <w:tab w:val="right" w:pos="8306"/>
      </w:tabs>
    </w:pPr>
  </w:style>
  <w:style w:type="paragraph" w:styleId="Footer">
    <w:name w:val="footer"/>
    <w:basedOn w:val="Normal"/>
    <w:rsid w:val="00BC10F5"/>
    <w:pPr>
      <w:tabs>
        <w:tab w:val="center" w:pos="4153"/>
        <w:tab w:val="right" w:pos="8306"/>
      </w:tabs>
    </w:pPr>
  </w:style>
  <w:style w:type="character" w:styleId="PageNumber">
    <w:name w:val="page number"/>
    <w:basedOn w:val="DefaultParagraphFont"/>
    <w:rsid w:val="00BC10F5"/>
  </w:style>
  <w:style w:type="numbering" w:customStyle="1" w:styleId="Style1">
    <w:name w:val="Style1"/>
    <w:rsid w:val="007358B4"/>
    <w:pPr>
      <w:numPr>
        <w:numId w:val="6"/>
      </w:numPr>
    </w:pPr>
  </w:style>
  <w:style w:type="paragraph" w:styleId="BalloonText">
    <w:name w:val="Balloon Text"/>
    <w:basedOn w:val="Normal"/>
    <w:link w:val="BalloonTextChar"/>
    <w:rsid w:val="008D3BF8"/>
    <w:rPr>
      <w:rFonts w:ascii="Tahoma" w:hAnsi="Tahoma" w:cs="Tahoma"/>
      <w:sz w:val="16"/>
      <w:szCs w:val="16"/>
    </w:rPr>
  </w:style>
  <w:style w:type="character" w:customStyle="1" w:styleId="BalloonTextChar">
    <w:name w:val="Balloon Text Char"/>
    <w:basedOn w:val="DefaultParagraphFont"/>
    <w:link w:val="BalloonText"/>
    <w:rsid w:val="008D3BF8"/>
    <w:rPr>
      <w:rFonts w:ascii="Tahoma" w:hAnsi="Tahoma" w:cs="Tahoma"/>
      <w:sz w:val="16"/>
      <w:szCs w:val="16"/>
      <w:lang w:eastAsia="en-US"/>
    </w:rPr>
  </w:style>
  <w:style w:type="character" w:customStyle="1" w:styleId="HeaderChar">
    <w:name w:val="Header Char"/>
    <w:basedOn w:val="DefaultParagraphFont"/>
    <w:link w:val="Header"/>
    <w:uiPriority w:val="99"/>
    <w:rsid w:val="001D684C"/>
    <w:rPr>
      <w:rFonts w:ascii="Courier" w:hAnsi="Courier" w:cs="Courier"/>
      <w:lang w:eastAsia="en-US"/>
    </w:rPr>
  </w:style>
  <w:style w:type="paragraph" w:styleId="ListParagraph">
    <w:name w:val="List Paragraph"/>
    <w:basedOn w:val="Normal"/>
    <w:uiPriority w:val="34"/>
    <w:qFormat/>
    <w:rsid w:val="00AD1408"/>
    <w:pPr>
      <w:ind w:left="720"/>
      <w:contextualSpacing/>
    </w:pPr>
  </w:style>
  <w:style w:type="character" w:styleId="Strong">
    <w:name w:val="Strong"/>
    <w:basedOn w:val="DefaultParagraphFont"/>
    <w:uiPriority w:val="22"/>
    <w:qFormat/>
    <w:rsid w:val="00392E63"/>
    <w:rPr>
      <w:b/>
      <w:bCs/>
    </w:rPr>
  </w:style>
  <w:style w:type="character" w:styleId="CommentReference">
    <w:name w:val="annotation reference"/>
    <w:basedOn w:val="DefaultParagraphFont"/>
    <w:semiHidden/>
    <w:unhideWhenUsed/>
    <w:rsid w:val="002F723D"/>
    <w:rPr>
      <w:sz w:val="16"/>
      <w:szCs w:val="16"/>
    </w:rPr>
  </w:style>
  <w:style w:type="paragraph" w:styleId="CommentText">
    <w:name w:val="annotation text"/>
    <w:basedOn w:val="Normal"/>
    <w:link w:val="CommentTextChar"/>
    <w:unhideWhenUsed/>
    <w:rsid w:val="002F723D"/>
  </w:style>
  <w:style w:type="character" w:customStyle="1" w:styleId="CommentTextChar">
    <w:name w:val="Comment Text Char"/>
    <w:basedOn w:val="DefaultParagraphFont"/>
    <w:link w:val="CommentText"/>
    <w:rsid w:val="002F723D"/>
    <w:rPr>
      <w:rFonts w:ascii="Courier" w:hAnsi="Courier" w:cs="Courier"/>
      <w:lang w:eastAsia="en-US"/>
    </w:rPr>
  </w:style>
  <w:style w:type="paragraph" w:styleId="CommentSubject">
    <w:name w:val="annotation subject"/>
    <w:basedOn w:val="CommentText"/>
    <w:next w:val="CommentText"/>
    <w:link w:val="CommentSubjectChar"/>
    <w:semiHidden/>
    <w:unhideWhenUsed/>
    <w:rsid w:val="002F723D"/>
    <w:rPr>
      <w:b/>
      <w:bCs/>
    </w:rPr>
  </w:style>
  <w:style w:type="character" w:customStyle="1" w:styleId="CommentSubjectChar">
    <w:name w:val="Comment Subject Char"/>
    <w:basedOn w:val="CommentTextChar"/>
    <w:link w:val="CommentSubject"/>
    <w:semiHidden/>
    <w:rsid w:val="002F723D"/>
    <w:rPr>
      <w:rFonts w:ascii="Courier" w:hAnsi="Courier" w:cs="Courier"/>
      <w:b/>
      <w:bCs/>
      <w:lang w:eastAsia="en-US"/>
    </w:rPr>
  </w:style>
  <w:style w:type="paragraph" w:styleId="Revision">
    <w:name w:val="Revision"/>
    <w:hidden/>
    <w:uiPriority w:val="99"/>
    <w:semiHidden/>
    <w:rsid w:val="001F12EB"/>
    <w:rPr>
      <w:rFonts w:ascii="Courier" w:hAnsi="Courier" w:cs="Courier"/>
      <w:lang w:eastAsia="en-US"/>
    </w:rPr>
  </w:style>
  <w:style w:type="character" w:customStyle="1" w:styleId="Heading3Char">
    <w:name w:val="Heading 3 Char"/>
    <w:basedOn w:val="DefaultParagraphFont"/>
    <w:link w:val="Heading3"/>
    <w:semiHidden/>
    <w:rsid w:val="005302A9"/>
    <w:rPr>
      <w:rFonts w:asciiTheme="majorHAnsi" w:eastAsiaTheme="majorEastAsia" w:hAnsiTheme="majorHAnsi" w:cstheme="majorBidi"/>
      <w:color w:val="243F60" w:themeColor="accent1" w:themeShade="7F"/>
      <w:sz w:val="24"/>
      <w:szCs w:val="24"/>
      <w:lang w:eastAsia="en-US"/>
    </w:rPr>
  </w:style>
  <w:style w:type="paragraph" w:styleId="NormalWeb">
    <w:name w:val="Normal (Web)"/>
    <w:basedOn w:val="Normal"/>
    <w:uiPriority w:val="99"/>
    <w:unhideWhenUsed/>
    <w:rsid w:val="00DE58DD"/>
    <w:pPr>
      <w:widowControl/>
      <w:autoSpaceDE/>
      <w:autoSpaceDN/>
      <w:adjustRightInd/>
      <w:spacing w:before="100" w:beforeAutospacing="1" w:after="100" w:afterAutospacing="1"/>
    </w:pPr>
    <w:rPr>
      <w:rFonts w:ascii="Times New Roman" w:hAnsi="Times New Roman" w:cs="Times New Roman"/>
      <w:sz w:val="24"/>
      <w:szCs w:val="24"/>
      <w:lang w:eastAsia="en-GB"/>
    </w:rPr>
  </w:style>
  <w:style w:type="paragraph" w:customStyle="1" w:styleId="DefinedTermPara">
    <w:name w:val="Defined Term Para"/>
    <w:basedOn w:val="Normal"/>
    <w:qFormat/>
    <w:rsid w:val="00FB6274"/>
    <w:pPr>
      <w:widowControl/>
      <w:numPr>
        <w:numId w:val="22"/>
      </w:numPr>
      <w:autoSpaceDE/>
      <w:autoSpaceDN/>
      <w:adjustRightInd/>
      <w:spacing w:after="120" w:line="300" w:lineRule="atLeast"/>
      <w:jc w:val="both"/>
    </w:pPr>
    <w:rPr>
      <w:rFonts w:ascii="Arial" w:eastAsia="Arial Unicode MS" w:hAnsi="Arial" w:cs="Arial"/>
      <w:color w:val="000000"/>
      <w:kern w:val="2"/>
      <w:sz w:val="24"/>
      <w14:ligatures w14:val="standardContextual"/>
    </w:rPr>
  </w:style>
  <w:style w:type="paragraph" w:customStyle="1" w:styleId="DefinedTermNumber">
    <w:name w:val="Defined Term Number"/>
    <w:basedOn w:val="DefinedTermPara"/>
    <w:qFormat/>
    <w:rsid w:val="00FB6274"/>
    <w:pPr>
      <w:numPr>
        <w:ilvl w:val="1"/>
      </w:numPr>
    </w:pPr>
  </w:style>
  <w:style w:type="character" w:customStyle="1" w:styleId="DefTerm">
    <w:name w:val="DefTerm"/>
    <w:basedOn w:val="DefaultParagraphFont"/>
    <w:uiPriority w:val="1"/>
    <w:qFormat/>
    <w:rsid w:val="00FB6274"/>
    <w:rPr>
      <w:b/>
      <w:b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98904">
      <w:bodyDiv w:val="1"/>
      <w:marLeft w:val="0"/>
      <w:marRight w:val="0"/>
      <w:marTop w:val="0"/>
      <w:marBottom w:val="0"/>
      <w:divBdr>
        <w:top w:val="none" w:sz="0" w:space="0" w:color="auto"/>
        <w:left w:val="none" w:sz="0" w:space="0" w:color="auto"/>
        <w:bottom w:val="none" w:sz="0" w:space="0" w:color="auto"/>
        <w:right w:val="none" w:sz="0" w:space="0" w:color="auto"/>
      </w:divBdr>
    </w:div>
    <w:div w:id="763375807">
      <w:bodyDiv w:val="1"/>
      <w:marLeft w:val="0"/>
      <w:marRight w:val="0"/>
      <w:marTop w:val="0"/>
      <w:marBottom w:val="0"/>
      <w:divBdr>
        <w:top w:val="none" w:sz="0" w:space="0" w:color="auto"/>
        <w:left w:val="none" w:sz="0" w:space="0" w:color="auto"/>
        <w:bottom w:val="none" w:sz="0" w:space="0" w:color="auto"/>
        <w:right w:val="none" w:sz="0" w:space="0" w:color="auto"/>
      </w:divBdr>
    </w:div>
    <w:div w:id="1287732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malcolm.VALEOFGLAMORGAN\Application%20Data\Microsoft\Templates\Te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ApprovalStatus xmlns="397ea5dd-05d2-447b-8e5d-d254f97c2d13">Not Started</ApprovalStatus>
    <Under_x0020_Seal xmlns="60b04f2a-87b0-41af-beb0-7cb65dea910a">true</Under_x0020_Seal>
    <Third_x0020_Party xmlns="60b04f2a-87b0-41af-beb0-7cb65dea910a" xsi:nil="true"/>
    <Supplier xmlns="397ea5dd-05d2-447b-8e5d-d254f97c2d13" xsi:nil="true"/>
    <Reference xmlns="60b04f2a-87b0-41af-beb0-7cb65dea910a" xsi:nil="true"/>
    <Category. xmlns="397ea5dd-05d2-447b-8e5d-d254f97c2d13">Environment</Category.>
    <Sub_x002d_Category xmlns="397ea5dd-05d2-447b-8e5d-d254f97c2d13" xsi:nil="true"/>
    <DueDate xmlns="397ea5dd-05d2-447b-8e5d-d254f97c2d13" xsi:nil="true"/>
    <Under_x0020_50k_x003f_ xmlns="60b04f2a-87b0-41af-beb0-7cb65dea910a">false</Under_x0020_50k_x003f_>
    <_EndDate xmlns="http://schemas.microsoft.com/sharepoint/v3/fields" xsi:nil="true"/>
    <Document_x0020_Type xmlns="60b04f2a-87b0-41af-beb0-7cb65dea910a" xsi:nil="true"/>
    <Notes xmlns="397ea5dd-05d2-447b-8e5d-d254f97c2d13" xsi:nil="true"/>
    <Employee xmlns="60b04f2a-87b0-41af-beb0-7cb65dea910a">
      <UserInfo>
        <DisplayName/>
        <AccountId xsi:nil="true"/>
        <AccountType/>
      </UserInfo>
    </Employee>
    <AssignedTo xmlns="397ea5dd-05d2-447b-8e5d-d254f97c2d13">
      <UserInfo>
        <DisplayName/>
        <AccountId xsi:nil="true"/>
        <AccountType/>
      </UserInfo>
    </AssignedTo>
    <Contract_x0020_Manager xmlns="60b04f2a-87b0-41af-beb0-7cb65dea910a">
      <UserInfo>
        <DisplayName/>
        <AccountId xsi:nil="true"/>
        <AccountType/>
      </UserInfo>
    </Contract_x0020_Manager>
    <lcf76f155ced4ddcb4097134ff3c332f xmlns="397ea5dd-05d2-447b-8e5d-d254f97c2d1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18FD0A-AF66-4069-8C43-A9CD9AEB1D55}">
  <ds:schemaRefs>
    <ds:schemaRef ds:uri="http://schemas.openxmlformats.org/officeDocument/2006/bibliography"/>
  </ds:schemaRefs>
</ds:datastoreItem>
</file>

<file path=customXml/itemProps2.xml><?xml version="1.0" encoding="utf-8"?>
<ds:datastoreItem xmlns:ds="http://schemas.openxmlformats.org/officeDocument/2006/customXml" ds:itemID="{AFC3637A-34B2-48E2-B2B0-43FAA7E7124F}">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3.xml><?xml version="1.0" encoding="utf-8"?>
<ds:datastoreItem xmlns:ds="http://schemas.openxmlformats.org/officeDocument/2006/customXml" ds:itemID="{BAFB276B-1397-4978-9B10-6610A47F8691}">
  <ds:schemaRefs>
    <ds:schemaRef ds:uri="http://schemas.microsoft.com/sharepoint/v3/contenttype/forms"/>
  </ds:schemaRefs>
</ds:datastoreItem>
</file>

<file path=customXml/itemProps4.xml><?xml version="1.0" encoding="utf-8"?>
<ds:datastoreItem xmlns:ds="http://schemas.openxmlformats.org/officeDocument/2006/customXml" ds:itemID="{09712176-65EE-4D17-B6EB-691FBFB9B1CD}"/>
</file>

<file path=docProps/app.xml><?xml version="1.0" encoding="utf-8"?>
<Properties xmlns="http://schemas.openxmlformats.org/officeDocument/2006/extended-properties" xmlns:vt="http://schemas.openxmlformats.org/officeDocument/2006/docPropsVTypes">
  <Template>Terms</Template>
  <TotalTime>5</TotalTime>
  <Pages>19</Pages>
  <Words>6585</Words>
  <Characters>34764</Characters>
  <Application>Microsoft Office Word</Application>
  <DocSecurity>4</DocSecurity>
  <Lines>289</Lines>
  <Paragraphs>82</Paragraphs>
  <ScaleCrop>false</ScaleCrop>
  <HeadingPairs>
    <vt:vector size="2" baseType="variant">
      <vt:variant>
        <vt:lpstr>Title</vt:lpstr>
      </vt:variant>
      <vt:variant>
        <vt:i4>1</vt:i4>
      </vt:variant>
    </vt:vector>
  </HeadingPairs>
  <TitlesOfParts>
    <vt:vector size="1" baseType="lpstr">
      <vt:lpstr>Framework agreement for the provision of services</vt:lpstr>
    </vt:vector>
  </TitlesOfParts>
  <Company>Vale of Glamorgan Council</Company>
  <LinksUpToDate>false</LinksUpToDate>
  <CharactersWithSpaces>41267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agreement for the provision of services</dc:title>
  <dc:creator>Malcolm, Rosalie</dc:creator>
  <cp:lastModifiedBy>Bago, Roland</cp:lastModifiedBy>
  <cp:revision>2</cp:revision>
  <cp:lastPrinted>2017-05-23T10:43:00Z</cp:lastPrinted>
  <dcterms:created xsi:type="dcterms:W3CDTF">2025-09-26T16:29:00Z</dcterms:created>
  <dcterms:modified xsi:type="dcterms:W3CDTF">2025-09-26T16:29:00Z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0x0101008E774914766A8341B4EC893E1554E65F00B2300AEB28BC644082D61E0CC51EDFCA</vt:lpwstr>
  </property>
  <property fmtid="{D5CDD505-2E9C-101B-9397-08002B2CF9AE}" pid="4" name="TaxCatchAll">
    <vt:lpwstr/>
  </property>
</Properties>
</file>